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165693F2"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3C67EF">
        <w:rPr>
          <w:rFonts w:cs="Arial" w:hint="eastAsia"/>
          <w:b/>
          <w:noProof/>
          <w:sz w:val="24"/>
        </w:rPr>
        <w:t>12</w:t>
      </w:r>
      <w:r w:rsidR="007C645E">
        <w:rPr>
          <w:rFonts w:cs="Arial" w:hint="eastAsia"/>
          <w:b/>
          <w:noProof/>
          <w:sz w:val="24"/>
        </w:rPr>
        <w:t>3</w:t>
      </w:r>
      <w:r w:rsidRPr="00BE6746">
        <w:rPr>
          <w:rFonts w:cs="Arial"/>
          <w:b/>
          <w:noProof/>
          <w:sz w:val="24"/>
          <w:lang w:eastAsia="en-US"/>
        </w:rPr>
        <w:t xml:space="preserve">                    </w:t>
      </w:r>
      <w:r w:rsidR="00C00F1A" w:rsidRPr="00BE6746">
        <w:rPr>
          <w:rFonts w:cs="Arial"/>
          <w:b/>
          <w:noProof/>
          <w:sz w:val="24"/>
          <w:lang w:eastAsia="en-US"/>
        </w:rPr>
        <w:t xml:space="preserve"> </w:t>
      </w:r>
      <w:r w:rsidR="003C67EF">
        <w:rPr>
          <w:rFonts w:cs="Arial"/>
          <w:b/>
          <w:noProof/>
          <w:sz w:val="24"/>
          <w:lang w:eastAsia="en-US"/>
        </w:rPr>
        <w:t xml:space="preserve">          </w:t>
      </w:r>
      <w:r w:rsidR="007B360E">
        <w:rPr>
          <w:rFonts w:cs="Arial"/>
          <w:b/>
          <w:noProof/>
          <w:sz w:val="24"/>
          <w:lang w:eastAsia="en-US"/>
        </w:rPr>
        <w:t xml:space="preserve">    </w:t>
      </w:r>
      <w:r w:rsidR="003C67EF">
        <w:rPr>
          <w:rFonts w:cs="Arial"/>
          <w:b/>
          <w:noProof/>
          <w:sz w:val="24"/>
          <w:lang w:eastAsia="en-US"/>
        </w:rPr>
        <w:t xml:space="preserve"> </w:t>
      </w:r>
      <w:r w:rsidR="009F7F16" w:rsidRPr="00BE6746">
        <w:rPr>
          <w:rFonts w:cs="Arial"/>
          <w:b/>
          <w:noProof/>
          <w:sz w:val="24"/>
          <w:lang w:eastAsia="en-US"/>
        </w:rPr>
        <w:t>R2-</w:t>
      </w:r>
      <w:r w:rsidR="002248E6" w:rsidRPr="00BE6746">
        <w:rPr>
          <w:rFonts w:cs="Arial"/>
          <w:b/>
          <w:noProof/>
          <w:sz w:val="24"/>
          <w:lang w:eastAsia="en-US"/>
        </w:rPr>
        <w:t>2</w:t>
      </w:r>
      <w:r w:rsidR="002248E6">
        <w:rPr>
          <w:rFonts w:cs="Arial"/>
          <w:b/>
          <w:noProof/>
          <w:sz w:val="24"/>
          <w:lang w:eastAsia="en-US"/>
        </w:rPr>
        <w:t>30</w:t>
      </w:r>
      <w:r w:rsidR="002248E6">
        <w:rPr>
          <w:rFonts w:cs="Arial"/>
          <w:b/>
          <w:noProof/>
          <w:sz w:val="24"/>
        </w:rPr>
        <w:t>8042</w:t>
      </w:r>
    </w:p>
    <w:p w14:paraId="5017D7C7" w14:textId="52E56833" w:rsidR="007B360E" w:rsidRPr="00BE6746" w:rsidRDefault="007C645E" w:rsidP="007B360E">
      <w:pPr>
        <w:tabs>
          <w:tab w:val="left" w:pos="1980"/>
        </w:tabs>
        <w:spacing w:after="180" w:line="276" w:lineRule="auto"/>
        <w:rPr>
          <w:rFonts w:cs="Arial"/>
          <w:b/>
          <w:noProof/>
          <w:sz w:val="24"/>
          <w:lang w:eastAsia="en-US"/>
        </w:rPr>
      </w:pPr>
      <w:r w:rsidRPr="007C645E">
        <w:rPr>
          <w:rFonts w:cs="Arial"/>
          <w:b/>
          <w:noProof/>
          <w:sz w:val="24"/>
        </w:rPr>
        <w:t>Toulouse, France, August 21-25, 2023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08B0B661"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255D26">
        <w:rPr>
          <w:rFonts w:cs="Arial"/>
          <w:b/>
          <w:bCs/>
          <w:sz w:val="24"/>
          <w:lang w:val="en-US"/>
        </w:rPr>
        <w:t>7</w:t>
      </w:r>
      <w:r w:rsidR="00143FC8" w:rsidRPr="00BE6746">
        <w:rPr>
          <w:rFonts w:cs="Arial"/>
          <w:b/>
          <w:bCs/>
          <w:sz w:val="24"/>
          <w:lang w:val="en-US"/>
        </w:rPr>
        <w:t>.4.</w:t>
      </w:r>
      <w:r w:rsidR="00E61576" w:rsidRPr="00BE6746">
        <w:rPr>
          <w:rFonts w:cs="Arial"/>
          <w:b/>
          <w:bCs/>
          <w:sz w:val="24"/>
          <w:lang w:val="en-US"/>
        </w:rPr>
        <w:t>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12765E8B"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D40DD5">
        <w:rPr>
          <w:rFonts w:cs="Arial"/>
          <w:b/>
          <w:bCs/>
          <w:sz w:val="24"/>
          <w:lang w:val="en-US" w:eastAsia="en-US"/>
        </w:rPr>
        <w:t>Open issues for</w:t>
      </w:r>
      <w:r w:rsidR="00143FC8" w:rsidRPr="00BE6746">
        <w:rPr>
          <w:rFonts w:cs="Arial"/>
          <w:b/>
          <w:bCs/>
          <w:sz w:val="24"/>
          <w:lang w:val="en-US" w:eastAsia="en-US"/>
        </w:rPr>
        <w:t xml:space="preserve"> </w:t>
      </w:r>
      <w:r w:rsidR="00394603">
        <w:rPr>
          <w:rFonts w:cs="Arial"/>
          <w:b/>
          <w:bCs/>
          <w:sz w:val="24"/>
          <w:lang w:val="en-US"/>
        </w:rPr>
        <w:t>subsequent CPAC</w:t>
      </w:r>
      <w:r w:rsidR="00C71E52">
        <w:rPr>
          <w:rFonts w:cs="Arial"/>
          <w:b/>
          <w:bCs/>
          <w:sz w:val="24"/>
          <w:lang w:val="en-US"/>
        </w:rPr>
        <w:t xml:space="preserve"> </w:t>
      </w:r>
      <w:r w:rsidR="002248E6">
        <w:rPr>
          <w:rFonts w:cs="Arial"/>
          <w:b/>
          <w:bCs/>
          <w:sz w:val="24"/>
          <w:lang w:val="en-US"/>
        </w:rPr>
        <w:t xml:space="preserve">in </w:t>
      </w:r>
      <w:r w:rsidR="00C71E52">
        <w:rPr>
          <w:rFonts w:cs="Arial"/>
          <w:b/>
          <w:bCs/>
          <w:sz w:val="24"/>
          <w:lang w:val="en-US"/>
        </w:rPr>
        <w:t>NR-DC</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7EDDC1DA"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2E35A02B" w14:textId="6460E92F" w:rsidR="00160238" w:rsidRDefault="003879CB" w:rsidP="00FF52B5">
      <w:pPr>
        <w:pStyle w:val="ac"/>
        <w:spacing w:beforeLines="50" w:before="120"/>
        <w:rPr>
          <w:rFonts w:cs="Arial"/>
          <w:lang w:val="en-US"/>
        </w:rPr>
      </w:pPr>
      <w:r>
        <w:rPr>
          <w:rFonts w:cs="Arial" w:hint="eastAsia"/>
          <w:noProof/>
          <w:lang w:val="en-US"/>
        </w:rPr>
        <mc:AlternateContent>
          <mc:Choice Requires="wps">
            <w:drawing>
              <wp:anchor distT="0" distB="0" distL="114300" distR="114300" simplePos="0" relativeHeight="251659264" behindDoc="1" locked="0" layoutInCell="1" allowOverlap="1" wp14:anchorId="1807C619" wp14:editId="24B799CD">
                <wp:simplePos x="0" y="0"/>
                <wp:positionH relativeFrom="column">
                  <wp:posOffset>218164</wp:posOffset>
                </wp:positionH>
                <wp:positionV relativeFrom="paragraph">
                  <wp:posOffset>339643</wp:posOffset>
                </wp:positionV>
                <wp:extent cx="5975684" cy="1789044"/>
                <wp:effectExtent l="0" t="0" r="25400" b="20955"/>
                <wp:wrapNone/>
                <wp:docPr id="1" name="矩形 1"/>
                <wp:cNvGraphicFramePr/>
                <a:graphic xmlns:a="http://schemas.openxmlformats.org/drawingml/2006/main">
                  <a:graphicData uri="http://schemas.microsoft.com/office/word/2010/wordprocessingShape">
                    <wps:wsp>
                      <wps:cNvSpPr/>
                      <wps:spPr>
                        <a:xfrm>
                          <a:off x="0" y="0"/>
                          <a:ext cx="5975684" cy="178904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64499" id="矩形 1" o:spid="_x0000_s1026" style="position:absolute;left:0;text-align:left;margin-left:17.2pt;margin-top:26.75pt;width:470.55pt;height:14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" filled="f" strokecolor="black [3213]" strokeweight="1pt"/>
            </w:pict>
          </mc:Fallback>
        </mc:AlternateContent>
      </w:r>
      <w:r w:rsidR="0051452E">
        <w:rPr>
          <w:rFonts w:cs="Arial"/>
          <w:lang w:val="en-US"/>
        </w:rPr>
        <w:t xml:space="preserve">In </w:t>
      </w:r>
      <w:r w:rsidR="00976CC3">
        <w:rPr>
          <w:rFonts w:cs="Arial"/>
          <w:lang w:val="en-US"/>
        </w:rPr>
        <w:t xml:space="preserve">last meeting, </w:t>
      </w:r>
      <w:r>
        <w:rPr>
          <w:rFonts w:cs="Arial"/>
          <w:lang w:val="en-US"/>
        </w:rPr>
        <w:t xml:space="preserve">the following agreements have been reached for </w:t>
      </w:r>
      <w:r w:rsidR="00344156">
        <w:rPr>
          <w:rFonts w:cs="Arial"/>
          <w:lang w:val="en-US"/>
        </w:rPr>
        <w:t>subsequent CPAC</w:t>
      </w:r>
      <w:r>
        <w:rPr>
          <w:rFonts w:cs="Arial"/>
          <w:lang w:val="en-US"/>
        </w:rPr>
        <w:t xml:space="preserve"> regarding to candidate cell configuration:</w:t>
      </w:r>
    </w:p>
    <w:p w14:paraId="02D53E6C" w14:textId="363DC59B" w:rsidR="00930C37" w:rsidRPr="00930C37" w:rsidRDefault="00930C37" w:rsidP="00930C37">
      <w:pPr>
        <w:pStyle w:val="Agreement"/>
        <w:rPr>
          <w:lang w:val="en-US"/>
        </w:rPr>
      </w:pPr>
      <w:r>
        <w:t xml:space="preserve"> </w:t>
      </w:r>
      <w:r w:rsidRPr="00930C37">
        <w:rPr>
          <w:lang w:val="en-US"/>
        </w:rPr>
        <w:t>For SN-initiated SCG selective activation, candidate SN generates execution conditions for subsequent CPC.</w:t>
      </w:r>
    </w:p>
    <w:p w14:paraId="49C8735A" w14:textId="77777777" w:rsidR="00930C37" w:rsidRPr="00930C37" w:rsidRDefault="00930C37" w:rsidP="00930C37">
      <w:pPr>
        <w:pStyle w:val="Agreement"/>
        <w:rPr>
          <w:lang w:val="en-US"/>
        </w:rPr>
      </w:pPr>
      <w:r w:rsidRPr="00930C37">
        <w:rPr>
          <w:lang w:val="en-US"/>
        </w:rPr>
        <w:t>FFS if it shall be possible to do something like MN-initiated CPA/CPC where Candidate SN generate execution conditions for subsequent CPC</w:t>
      </w:r>
    </w:p>
    <w:p w14:paraId="29FE0D6E" w14:textId="77777777" w:rsidR="00930C37" w:rsidRPr="00930C37" w:rsidRDefault="00930C37" w:rsidP="00930C37">
      <w:pPr>
        <w:pStyle w:val="Agreement"/>
        <w:rPr>
          <w:lang w:val="en-US"/>
        </w:rPr>
      </w:pPr>
      <w:r w:rsidRPr="00930C37">
        <w:rPr>
          <w:lang w:val="en-US"/>
        </w:rPr>
        <w:t>The UE shall skip the condition evaluation for a candidate which is a current PScell.</w:t>
      </w:r>
    </w:p>
    <w:p w14:paraId="1255F541" w14:textId="77777777" w:rsidR="00930C37" w:rsidRPr="00930C37" w:rsidRDefault="00930C37" w:rsidP="00930C37">
      <w:pPr>
        <w:pStyle w:val="Agreement"/>
        <w:rPr>
          <w:lang w:val="en-US"/>
        </w:rPr>
      </w:pPr>
      <w:r w:rsidRPr="00930C37">
        <w:rPr>
          <w:lang w:val="en-US"/>
        </w:rPr>
        <w:t xml:space="preserve">The reference configuration is provided to all candidates involved in preparation, FFS which node initially generates it. Assume it can be provided in MN initiated and in SN initiated procedures.  </w:t>
      </w:r>
    </w:p>
    <w:p w14:paraId="5CEF9AD1" w14:textId="2B66F5D7" w:rsidR="00A84890" w:rsidRPr="009034C8" w:rsidRDefault="00930C37" w:rsidP="009034C8">
      <w:pPr>
        <w:pStyle w:val="Agreement"/>
        <w:rPr>
          <w:lang w:val="en-US"/>
        </w:rPr>
      </w:pPr>
      <w:r w:rsidRPr="00930C37">
        <w:rPr>
          <w:lang w:val="en-US"/>
        </w:rPr>
        <w:t>Will not spend specific efforts for supporting nested configurations for candidate cell configuration.</w:t>
      </w:r>
    </w:p>
    <w:p w14:paraId="3FCD17FB" w14:textId="58F07C54" w:rsidR="00FF52B5" w:rsidRPr="00F315E1" w:rsidRDefault="00FF52B5" w:rsidP="00372757">
      <w:pPr>
        <w:pStyle w:val="ac"/>
        <w:spacing w:beforeLines="50" w:before="120"/>
        <w:rPr>
          <w:rFonts w:cs="Arial"/>
          <w:lang w:val="en-US"/>
        </w:rPr>
      </w:pPr>
      <w:r>
        <w:rPr>
          <w:rFonts w:cs="Arial"/>
          <w:lang w:val="en-US"/>
        </w:rPr>
        <w:t xml:space="preserve">In this contribution, we would like to </w:t>
      </w:r>
      <w:r w:rsidR="00256423">
        <w:rPr>
          <w:rFonts w:cs="Arial" w:hint="eastAsia"/>
          <w:lang w:val="en-US"/>
        </w:rPr>
        <w:t>keep</w:t>
      </w:r>
      <w:r w:rsidR="00256423">
        <w:rPr>
          <w:rFonts w:cs="Arial"/>
          <w:lang w:val="en-US"/>
        </w:rPr>
        <w:t xml:space="preserve"> discussing the</w:t>
      </w:r>
      <w:r w:rsidR="003D1303">
        <w:rPr>
          <w:rFonts w:cs="Arial"/>
          <w:lang w:val="en-US"/>
        </w:rPr>
        <w:t xml:space="preserve"> </w:t>
      </w:r>
      <w:r w:rsidR="00226C86">
        <w:rPr>
          <w:rFonts w:cs="Arial"/>
          <w:lang w:val="en-US"/>
        </w:rPr>
        <w:t>open issues</w:t>
      </w:r>
      <w:r w:rsidR="007959FB">
        <w:rPr>
          <w:rFonts w:cs="Arial"/>
          <w:lang w:val="en-US"/>
        </w:rPr>
        <w:t xml:space="preserve"> for </w:t>
      </w:r>
      <w:r w:rsidR="00394603">
        <w:rPr>
          <w:rFonts w:cs="Arial"/>
          <w:lang w:val="en-US"/>
        </w:rPr>
        <w:t>subsequent CPAC</w:t>
      </w:r>
      <w:r w:rsidR="007959FB">
        <w:rPr>
          <w:rFonts w:cs="Arial" w:hint="eastAsia"/>
          <w:lang w:val="en-US"/>
        </w:rPr>
        <w:t>,</w:t>
      </w:r>
      <w:r w:rsidR="007959FB">
        <w:rPr>
          <w:rFonts w:cs="Arial"/>
          <w:lang w:val="en-US"/>
        </w:rPr>
        <w:t xml:space="preserve"> </w:t>
      </w:r>
      <w:r w:rsidR="00A32FE7">
        <w:rPr>
          <w:rFonts w:cs="Arial"/>
          <w:lang w:val="en-US"/>
        </w:rPr>
        <w:t xml:space="preserve">mainly </w:t>
      </w:r>
      <w:r w:rsidR="00F315E1" w:rsidRPr="007959FB">
        <w:rPr>
          <w:rFonts w:cs="Arial"/>
          <w:lang w:val="en-US"/>
        </w:rPr>
        <w:t>including</w:t>
      </w:r>
      <w:r w:rsidR="007959FB">
        <w:rPr>
          <w:rFonts w:cs="Arial"/>
          <w:lang w:val="en-US"/>
        </w:rPr>
        <w:t xml:space="preserve"> </w:t>
      </w:r>
      <w:r w:rsidR="00755FBB">
        <w:rPr>
          <w:rFonts w:cs="Arial" w:hint="eastAsia"/>
          <w:lang w:val="en-US"/>
        </w:rPr>
        <w:t>reference</w:t>
      </w:r>
      <w:r w:rsidR="00755FBB">
        <w:rPr>
          <w:rFonts w:cs="Arial"/>
          <w:lang w:val="en-US"/>
        </w:rPr>
        <w:t xml:space="preserve"> </w:t>
      </w:r>
      <w:r w:rsidR="00755FBB">
        <w:rPr>
          <w:rFonts w:cs="Arial" w:hint="eastAsia"/>
          <w:lang w:val="en-US"/>
        </w:rPr>
        <w:t>configuration,</w:t>
      </w:r>
      <w:r w:rsidR="00755FBB">
        <w:rPr>
          <w:rFonts w:cs="Arial"/>
          <w:lang w:val="en-US"/>
        </w:rPr>
        <w:t xml:space="preserve"> </w:t>
      </w:r>
      <w:r w:rsidR="001D5E5F">
        <w:rPr>
          <w:rFonts w:cs="Arial"/>
          <w:lang w:val="en-US"/>
        </w:rPr>
        <w:t xml:space="preserve">candidate cell </w:t>
      </w:r>
      <w:r w:rsidR="007959FB">
        <w:rPr>
          <w:rFonts w:cs="Arial"/>
          <w:lang w:val="en-US"/>
        </w:rPr>
        <w:t>configurations</w:t>
      </w:r>
      <w:r w:rsidR="00344156">
        <w:rPr>
          <w:rFonts w:cs="Arial"/>
          <w:lang w:val="en-US"/>
        </w:rPr>
        <w:t xml:space="preserve"> and security update</w:t>
      </w:r>
      <w:r w:rsidR="00F315E1" w:rsidRPr="007959FB">
        <w:rPr>
          <w:rFonts w:cs="Arial"/>
          <w:lang w:val="en-US"/>
        </w:rPr>
        <w:t>.</w:t>
      </w:r>
      <w:r w:rsidRPr="00F315E1">
        <w:rPr>
          <w:rFonts w:cs="Arial"/>
          <w:lang w:val="en-US"/>
        </w:rPr>
        <w:t xml:space="preserve">             </w:t>
      </w:r>
    </w:p>
    <w:p w14:paraId="3263E5D5" w14:textId="45CBAB22" w:rsidR="00FA3854" w:rsidRPr="00871FC4" w:rsidRDefault="004000E8" w:rsidP="00871FC4">
      <w:pPr>
        <w:pStyle w:val="1"/>
        <w:spacing w:line="276" w:lineRule="auto"/>
        <w:jc w:val="both"/>
      </w:pPr>
      <w:bookmarkStart w:id="1" w:name="_Ref178064866"/>
      <w:r w:rsidRPr="00BE6746">
        <w:t>Discussion</w:t>
      </w:r>
      <w:bookmarkEnd w:id="1"/>
    </w:p>
    <w:p w14:paraId="25036C84" w14:textId="77777777" w:rsidR="006905EB" w:rsidRDefault="006905EB" w:rsidP="006905EB">
      <w:pPr>
        <w:pStyle w:val="2"/>
      </w:pPr>
      <w:r>
        <w:t>C</w:t>
      </w:r>
      <w:r>
        <w:rPr>
          <w:rFonts w:hint="eastAsia"/>
        </w:rPr>
        <w:t>andidate</w:t>
      </w:r>
      <w:r>
        <w:t xml:space="preserve"> </w:t>
      </w:r>
      <w:r>
        <w:rPr>
          <w:rFonts w:hint="eastAsia"/>
        </w:rPr>
        <w:t>configurations</w:t>
      </w:r>
    </w:p>
    <w:p w14:paraId="0F66D7F3" w14:textId="0778997B" w:rsidR="006905EB" w:rsidRPr="00741338" w:rsidRDefault="006905EB" w:rsidP="006905EB">
      <w:pPr>
        <w:rPr>
          <w:rFonts w:cs="Arial"/>
          <w:lang w:val="en-US"/>
        </w:rPr>
      </w:pPr>
      <w:r>
        <w:rPr>
          <w:lang w:val="en-US"/>
        </w:rPr>
        <w:t xml:space="preserve">In R16/17 CPAC, conditional reconfiguration is applied for candidate cell configuration. </w:t>
      </w:r>
      <w:r w:rsidR="00162AA3">
        <w:rPr>
          <w:lang w:val="en-US"/>
        </w:rPr>
        <w:t>subsequent CPAC</w:t>
      </w:r>
      <w:r>
        <w:rPr>
          <w:lang w:val="en-US"/>
        </w:rPr>
        <w:t xml:space="preserve"> may reuse legacy conditional reconfiguration way to provide the candidate cells configuration.</w:t>
      </w:r>
      <w:r w:rsidRPr="00E63E53">
        <w:rPr>
          <w:lang w:val="en-US"/>
        </w:rPr>
        <w:t xml:space="preserve"> </w:t>
      </w:r>
      <w:r>
        <w:rPr>
          <w:bCs/>
          <w:lang w:val="en-US"/>
        </w:rPr>
        <w:t>O</w:t>
      </w:r>
      <w:r w:rsidRPr="00E63E53">
        <w:rPr>
          <w:bCs/>
          <w:lang w:val="en-US"/>
        </w:rPr>
        <w:t>ne p</w:t>
      </w:r>
      <w:r>
        <w:rPr>
          <w:bCs/>
          <w:lang w:val="en-US"/>
        </w:rPr>
        <w:t>o</w:t>
      </w:r>
      <w:r w:rsidRPr="00E63E53">
        <w:rPr>
          <w:bCs/>
          <w:lang w:val="en-US"/>
        </w:rPr>
        <w:t>tenti</w:t>
      </w:r>
      <w:r>
        <w:rPr>
          <w:bCs/>
          <w:lang w:val="en-US"/>
        </w:rPr>
        <w:t>al</w:t>
      </w:r>
      <w:r w:rsidRPr="001D5E5F">
        <w:rPr>
          <w:bCs/>
          <w:lang w:val="en-US"/>
        </w:rPr>
        <w:t xml:space="preserve"> issue is that how to </w:t>
      </w:r>
      <w:r w:rsidRPr="00353066">
        <w:rPr>
          <w:bCs/>
          <w:lang w:val="en-US"/>
        </w:rPr>
        <w:t xml:space="preserve">differentiate the candidate cell for subsequent CPAC and </w:t>
      </w:r>
      <w:r>
        <w:rPr>
          <w:bCs/>
          <w:lang w:val="en-US"/>
        </w:rPr>
        <w:t xml:space="preserve">legacy </w:t>
      </w:r>
      <w:r w:rsidRPr="00353066">
        <w:rPr>
          <w:bCs/>
          <w:lang w:val="en-US"/>
        </w:rPr>
        <w:t>conditional PScell change/addition. Additional information to indicate the candidate cell type may be required in this manner.</w:t>
      </w:r>
      <w:r>
        <w:rPr>
          <w:bCs/>
          <w:lang w:val="en-US"/>
        </w:rPr>
        <w:t xml:space="preserve"> To be more flexible, the indication can be provided per candidate cell.</w:t>
      </w:r>
    </w:p>
    <w:p w14:paraId="77775081" w14:textId="6FD40337" w:rsidR="006905EB" w:rsidRPr="00961D9F" w:rsidRDefault="006905EB" w:rsidP="006905EB">
      <w:pPr>
        <w:pStyle w:val="Proposal"/>
        <w:widowControl w:val="0"/>
        <w:tabs>
          <w:tab w:val="left" w:pos="1304"/>
        </w:tabs>
        <w:textAlignment w:val="auto"/>
        <w:rPr>
          <w:rFonts w:cs="Arial"/>
        </w:rPr>
      </w:pPr>
      <w:bookmarkStart w:id="2" w:name="_Toc142664861"/>
      <w:r>
        <w:rPr>
          <w:rFonts w:cs="Arial"/>
        </w:rPr>
        <w:t>E</w:t>
      </w:r>
      <w:r w:rsidRPr="000B4CE9">
        <w:rPr>
          <w:rFonts w:cs="Arial"/>
        </w:rPr>
        <w:t>xplicit indication</w:t>
      </w:r>
      <w:r>
        <w:rPr>
          <w:rFonts w:cs="Arial"/>
        </w:rPr>
        <w:t xml:space="preserve"> is introduced</w:t>
      </w:r>
      <w:r w:rsidRPr="000B4CE9">
        <w:rPr>
          <w:rFonts w:cs="Arial"/>
        </w:rPr>
        <w:t xml:space="preserve"> to </w:t>
      </w:r>
      <w:r>
        <w:rPr>
          <w:rFonts w:cs="Arial"/>
        </w:rPr>
        <w:t>differentiate</w:t>
      </w:r>
      <w:r w:rsidRPr="000B4CE9">
        <w:rPr>
          <w:rFonts w:cs="Arial"/>
        </w:rPr>
        <w:t xml:space="preserve"> whether </w:t>
      </w:r>
      <w:r>
        <w:rPr>
          <w:rFonts w:cs="Arial"/>
        </w:rPr>
        <w:t xml:space="preserve">the candidate cell is a </w:t>
      </w:r>
      <w:r w:rsidR="00EB0282">
        <w:rPr>
          <w:rFonts w:cs="Arial"/>
        </w:rPr>
        <w:t>s</w:t>
      </w:r>
      <w:r>
        <w:rPr>
          <w:rFonts w:cs="Arial"/>
        </w:rPr>
        <w:t>ubsequent CPAC candidate</w:t>
      </w:r>
      <w:r w:rsidRPr="000B4CE9">
        <w:rPr>
          <w:rFonts w:cs="Arial"/>
        </w:rPr>
        <w:t xml:space="preserve"> </w:t>
      </w:r>
      <w:r>
        <w:rPr>
          <w:rFonts w:cs="Arial"/>
        </w:rPr>
        <w:t>or R</w:t>
      </w:r>
      <w:r w:rsidR="00162AA3">
        <w:rPr>
          <w:rFonts w:cs="Arial"/>
        </w:rPr>
        <w:t>16/R</w:t>
      </w:r>
      <w:r>
        <w:rPr>
          <w:rFonts w:cs="Arial"/>
        </w:rPr>
        <w:t>17 CPAC candidate</w:t>
      </w:r>
      <w:r w:rsidRPr="000B4CE9">
        <w:rPr>
          <w:rFonts w:cs="Arial"/>
        </w:rPr>
        <w:t>.</w:t>
      </w:r>
      <w:r>
        <w:rPr>
          <w:rFonts w:cs="Arial"/>
        </w:rPr>
        <w:t xml:space="preserve"> And t</w:t>
      </w:r>
      <w:r w:rsidRPr="00331D5C">
        <w:rPr>
          <w:rFonts w:cs="Arial"/>
        </w:rPr>
        <w:t xml:space="preserve">he </w:t>
      </w:r>
      <w:r w:rsidRPr="008946F4">
        <w:rPr>
          <w:rFonts w:cs="Arial"/>
        </w:rPr>
        <w:t xml:space="preserve">indication is provided per </w:t>
      </w:r>
      <w:r w:rsidRPr="00961D9F">
        <w:rPr>
          <w:rFonts w:cs="Arial"/>
        </w:rPr>
        <w:t>candidate cell.</w:t>
      </w:r>
      <w:bookmarkEnd w:id="2"/>
    </w:p>
    <w:p w14:paraId="37584CCA" w14:textId="113E4D9A" w:rsidR="006905EB" w:rsidRDefault="006905EB" w:rsidP="006905EB">
      <w:r>
        <w:t>With pre-configured candidate cells, how to maintain the candidate configurations for subsequent CPA</w:t>
      </w:r>
      <w:r w:rsidR="00162AA3">
        <w:t>C</w:t>
      </w:r>
      <w:r>
        <w:t xml:space="preserve"> should be</w:t>
      </w:r>
      <w:r w:rsidRPr="00D218FF">
        <w:rPr>
          <w:rFonts w:cs="Arial"/>
        </w:rPr>
        <w:t xml:space="preserve"> </w:t>
      </w:r>
      <w:r>
        <w:rPr>
          <w:rFonts w:cs="Arial"/>
        </w:rPr>
        <w:t xml:space="preserve">studied. In general, we understand that </w:t>
      </w:r>
      <w:r>
        <w:t xml:space="preserve">it is NW responsibility to guarantee the validity of candidate cell configuration, for example, NW can </w:t>
      </w:r>
      <w:r w:rsidRPr="00A2219A">
        <w:rPr>
          <w:lang w:val="en-US"/>
        </w:rPr>
        <w:t>modif</w:t>
      </w:r>
      <w:r>
        <w:rPr>
          <w:lang w:val="en-US"/>
        </w:rPr>
        <w:t>y</w:t>
      </w:r>
      <w:r w:rsidRPr="00A2219A">
        <w:rPr>
          <w:lang w:val="en-US"/>
        </w:rPr>
        <w:t>/release</w:t>
      </w:r>
      <w:r>
        <w:rPr>
          <w:lang w:val="en-US"/>
        </w:rPr>
        <w:t xml:space="preserve"> the c</w:t>
      </w:r>
      <w:r w:rsidRPr="00A2219A">
        <w:rPr>
          <w:lang w:val="en-US"/>
        </w:rPr>
        <w:t>andidate cell configuration</w:t>
      </w:r>
      <w:r>
        <w:rPr>
          <w:lang w:val="en-US"/>
        </w:rPr>
        <w:t xml:space="preserve"> if it is invalid</w:t>
      </w:r>
      <w:r>
        <w:t xml:space="preserve">. And RAN2 also reached consensus on releasing CPC/CPA configurations by explicitly NW indication for inter-MN Pcell change scenario. </w:t>
      </w:r>
    </w:p>
    <w:p w14:paraId="5186B8D3" w14:textId="77777777" w:rsidR="006905EB" w:rsidRPr="00F02F01" w:rsidRDefault="006905EB" w:rsidP="006905EB">
      <w:pPr>
        <w:pStyle w:val="Agreement"/>
        <w:tabs>
          <w:tab w:val="clear" w:pos="927"/>
          <w:tab w:val="num" w:pos="1619"/>
        </w:tabs>
        <w:ind w:left="1619"/>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386D4F85" w14:textId="77777777" w:rsidR="006905EB" w:rsidRDefault="006905EB" w:rsidP="006905EB">
      <w:r>
        <w:t>Further study is required for other cases to release the configuration for subsequent CPAC</w:t>
      </w:r>
      <w:r>
        <w:rPr>
          <w:rFonts w:hint="eastAsia"/>
        </w:rPr>
        <w:t>,</w:t>
      </w:r>
      <w:r>
        <w:t xml:space="preserve"> we put the cases into two categories as shown below: </w:t>
      </w:r>
    </w:p>
    <w:p w14:paraId="54906520" w14:textId="77777777" w:rsidR="006905EB" w:rsidRPr="009A091F" w:rsidRDefault="006905EB" w:rsidP="006905EB">
      <w:pPr>
        <w:rPr>
          <w:b/>
          <w:u w:val="single"/>
        </w:rPr>
      </w:pPr>
      <w:r w:rsidRPr="009A091F">
        <w:rPr>
          <w:b/>
          <w:u w:val="single"/>
        </w:rPr>
        <w:lastRenderedPageBreak/>
        <w:t>NW controlled:</w:t>
      </w:r>
    </w:p>
    <w:p w14:paraId="4284653A" w14:textId="77777777" w:rsidR="006905EB" w:rsidRDefault="006905EB" w:rsidP="006905EB">
      <w:pPr>
        <w:pStyle w:val="afc"/>
        <w:numPr>
          <w:ilvl w:val="0"/>
          <w:numId w:val="30"/>
        </w:numPr>
        <w:ind w:firstLineChars="0"/>
      </w:pPr>
      <w:r>
        <w:t>upon SCG is released</w:t>
      </w:r>
    </w:p>
    <w:p w14:paraId="6C2C2B6C" w14:textId="77777777" w:rsidR="006905EB" w:rsidRDefault="006905EB" w:rsidP="006905EB">
      <w:pPr>
        <w:pStyle w:val="afc"/>
        <w:numPr>
          <w:ilvl w:val="0"/>
          <w:numId w:val="30"/>
        </w:numPr>
        <w:ind w:firstLineChars="0"/>
      </w:pPr>
      <w:r>
        <w:t>upon reception of RRC release</w:t>
      </w:r>
    </w:p>
    <w:p w14:paraId="758AC7C4" w14:textId="77777777" w:rsidR="006905EB" w:rsidRDefault="006905EB" w:rsidP="006905EB">
      <w:pPr>
        <w:pStyle w:val="afc"/>
        <w:numPr>
          <w:ilvl w:val="0"/>
          <w:numId w:val="30"/>
        </w:numPr>
        <w:ind w:firstLineChars="0"/>
      </w:pPr>
      <w:r>
        <w:t xml:space="preserve">upon intra-MN Pcell change </w:t>
      </w:r>
    </w:p>
    <w:p w14:paraId="681E9C04" w14:textId="77777777" w:rsidR="006905EB" w:rsidRPr="009A091F" w:rsidRDefault="006905EB" w:rsidP="006905EB">
      <w:pPr>
        <w:rPr>
          <w:b/>
          <w:u w:val="single"/>
        </w:rPr>
      </w:pPr>
      <w:r w:rsidRPr="009A091F">
        <w:rPr>
          <w:rFonts w:hint="eastAsia"/>
          <w:b/>
          <w:u w:val="single"/>
        </w:rPr>
        <w:t>U</w:t>
      </w:r>
      <w:r w:rsidRPr="009A091F">
        <w:rPr>
          <w:b/>
          <w:u w:val="single"/>
        </w:rPr>
        <w:t>E triggered:</w:t>
      </w:r>
    </w:p>
    <w:p w14:paraId="7954425B" w14:textId="77777777" w:rsidR="006905EB" w:rsidRDefault="006905EB" w:rsidP="006905EB">
      <w:pPr>
        <w:pStyle w:val="afc"/>
        <w:numPr>
          <w:ilvl w:val="0"/>
          <w:numId w:val="30"/>
        </w:numPr>
        <w:ind w:firstLineChars="0"/>
      </w:pPr>
      <w:r>
        <w:t>upon RRC re-establishment</w:t>
      </w:r>
    </w:p>
    <w:p w14:paraId="30829565" w14:textId="77777777" w:rsidR="006905EB" w:rsidRDefault="006905EB" w:rsidP="006905EB">
      <w:pPr>
        <w:pStyle w:val="afc"/>
        <w:numPr>
          <w:ilvl w:val="0"/>
          <w:numId w:val="30"/>
        </w:numPr>
        <w:ind w:firstLineChars="0"/>
      </w:pPr>
      <w:r>
        <w:t>upon going to RRC_IDLE</w:t>
      </w:r>
    </w:p>
    <w:p w14:paraId="1CAA12BE" w14:textId="55A42E8B" w:rsidR="006905EB" w:rsidRPr="00223F1F" w:rsidRDefault="006905EB" w:rsidP="006905EB">
      <w:r>
        <w:t>For NW controlled case, we understand it can leave to NW on whether to release the subsequent CPAC configuration. For example, NW can indicate UE to release subsequent CPAC configuration together with MR-DC release message if NW prefer</w:t>
      </w:r>
      <w:r w:rsidR="00E655B6">
        <w:t>s</w:t>
      </w:r>
      <w:r>
        <w:t xml:space="preserve"> to keep UE in single connection mode, otherwise, subsequent CPAC configuration can be maintained to assist UE perform fast DC setup. For UE triggered case, UE can autonomous release the subsequent CPAC configurations accordingly.</w:t>
      </w:r>
    </w:p>
    <w:p w14:paraId="439DCEB3" w14:textId="559FED42" w:rsidR="006905EB" w:rsidRPr="00223F1F" w:rsidRDefault="006905EB" w:rsidP="006905EB">
      <w:r>
        <w:t xml:space="preserve">In previous meeting, we agreed that the subsequent CPAC configuration can be released by NW through legacy RRC reconfiguration procedure, for example, by using </w:t>
      </w:r>
      <w:r>
        <w:rPr>
          <w:i/>
          <w:iCs/>
        </w:rPr>
        <w:t>condReconfigToRemoveList-r16</w:t>
      </w:r>
      <w:r>
        <w:t xml:space="preserve"> to release the subsequent CPAC configuration. While additional signalling overheads may be introduced especially for the cases that NW want</w:t>
      </w:r>
      <w:r w:rsidR="009571A3">
        <w:t>s</w:t>
      </w:r>
      <w:r>
        <w:t xml:space="preserve"> to remove the whole subsequent CPAC configuration.</w:t>
      </w:r>
      <w:r w:rsidRPr="00DE25D9">
        <w:t xml:space="preserve"> </w:t>
      </w:r>
      <w:r>
        <w:t xml:space="preserve">In that case, we should </w:t>
      </w:r>
      <w:r w:rsidRPr="00DE25D9">
        <w:t xml:space="preserve">further study whether the </w:t>
      </w:r>
      <w:r w:rsidR="00162AA3">
        <w:t>subsequent CPAC</w:t>
      </w:r>
      <w:r w:rsidRPr="00DE25D9">
        <w:t xml:space="preserve"> configuration is released by 1-bit indicator or legacy </w:t>
      </w:r>
      <w:r w:rsidRPr="00755FBB">
        <w:rPr>
          <w:i/>
        </w:rPr>
        <w:t>condReconfigToRemoveList.</w:t>
      </w:r>
    </w:p>
    <w:p w14:paraId="180F9467" w14:textId="77777777" w:rsidR="006905EB" w:rsidRDefault="006905EB" w:rsidP="006905EB">
      <w:pPr>
        <w:pStyle w:val="Agreement"/>
        <w:tabs>
          <w:tab w:val="clear" w:pos="927"/>
          <w:tab w:val="num" w:pos="-3546"/>
          <w:tab w:val="num" w:pos="-2498"/>
          <w:tab w:val="num" w:pos="569"/>
        </w:tabs>
        <w:ind w:leftChars="100" w:left="560"/>
      </w:pPr>
      <w:r>
        <w:t>UE will keep R18 CPC configurations after CPC execution. It should be possible to release a CPC candidate explicitly by RRC reconfiguration procedure.</w:t>
      </w:r>
    </w:p>
    <w:p w14:paraId="28BCF20F" w14:textId="77777777" w:rsidR="006905EB" w:rsidRPr="00223F1F" w:rsidRDefault="006905EB" w:rsidP="006905EB"/>
    <w:p w14:paraId="739EFD97" w14:textId="77777777" w:rsidR="006905EB" w:rsidRDefault="006905EB" w:rsidP="006905EB">
      <w:pPr>
        <w:pStyle w:val="Proposal"/>
      </w:pPr>
      <w:bookmarkStart w:id="3" w:name="_Toc142664862"/>
      <w:r>
        <w:t>UE autonomous</w:t>
      </w:r>
      <w:r>
        <w:rPr>
          <w:rFonts w:hint="eastAsia"/>
        </w:rPr>
        <w:t>ly</w:t>
      </w:r>
      <w:r>
        <w:t xml:space="preserve"> release</w:t>
      </w:r>
      <w:r>
        <w:rPr>
          <w:rFonts w:hint="eastAsia"/>
        </w:rPr>
        <w:t>s</w:t>
      </w:r>
      <w:r>
        <w:t xml:space="preserve"> the subsequent CPAC </w:t>
      </w:r>
      <w:r w:rsidRPr="00D218FF">
        <w:t>configurations</w:t>
      </w:r>
      <w:r>
        <w:t xml:space="preserve"> in the following cases: upon RRC re-establishment and upon going to RRC_IDLE.</w:t>
      </w:r>
      <w:bookmarkEnd w:id="3"/>
    </w:p>
    <w:p w14:paraId="35738962" w14:textId="77777777" w:rsidR="006905EB" w:rsidRDefault="006905EB" w:rsidP="006905EB">
      <w:pPr>
        <w:pStyle w:val="Proposal"/>
      </w:pPr>
      <w:bookmarkStart w:id="4" w:name="_Toc142664863"/>
      <w:r>
        <w:rPr>
          <w:rFonts w:hint="eastAsia"/>
        </w:rPr>
        <w:t>U</w:t>
      </w:r>
      <w:r>
        <w:t>E relies on NW indication to release the subsequent CPAC configuration in the following cases:</w:t>
      </w:r>
      <w:r w:rsidRPr="00DE25D9">
        <w:t xml:space="preserve"> </w:t>
      </w:r>
      <w:r>
        <w:t>upon SCG is released</w:t>
      </w:r>
      <w:r>
        <w:rPr>
          <w:rFonts w:hint="eastAsia"/>
        </w:rPr>
        <w:t>,</w:t>
      </w:r>
      <w:r>
        <w:t xml:space="preserve"> upon reception of RRC release</w:t>
      </w:r>
      <w:r>
        <w:rPr>
          <w:rFonts w:hint="eastAsia"/>
        </w:rPr>
        <w:t xml:space="preserve"> </w:t>
      </w:r>
      <w:r>
        <w:t>and upon intra-MN Pcell change.</w:t>
      </w:r>
      <w:bookmarkEnd w:id="4"/>
    </w:p>
    <w:p w14:paraId="2C6A5470" w14:textId="41670C8C" w:rsidR="006905EB" w:rsidRDefault="006905EB" w:rsidP="006905EB">
      <w:pPr>
        <w:pStyle w:val="Proposal"/>
      </w:pPr>
      <w:bookmarkStart w:id="5" w:name="_Toc142664864"/>
      <w:r>
        <w:t xml:space="preserve">RAN2 further study </w:t>
      </w:r>
      <w:r w:rsidRPr="00DE25D9">
        <w:t xml:space="preserve">whether the </w:t>
      </w:r>
      <w:r w:rsidR="00162AA3">
        <w:t>subsequent CPAC</w:t>
      </w:r>
      <w:r w:rsidRPr="00DE25D9">
        <w:t xml:space="preserve"> configuration is released by </w:t>
      </w:r>
      <w:r>
        <w:t xml:space="preserve">1-bit </w:t>
      </w:r>
      <w:r w:rsidRPr="00DE25D9">
        <w:t xml:space="preserve">indicator or legacy </w:t>
      </w:r>
      <w:r w:rsidRPr="00755FBB">
        <w:rPr>
          <w:i/>
        </w:rPr>
        <w:t>condReconfigToRemoveList</w:t>
      </w:r>
      <w:r w:rsidRPr="00DE25D9">
        <w:t>.</w:t>
      </w:r>
      <w:bookmarkEnd w:id="5"/>
    </w:p>
    <w:p w14:paraId="06360C61" w14:textId="77777777" w:rsidR="006905EB" w:rsidRDefault="006905EB" w:rsidP="006905EB">
      <w:pPr>
        <w:rPr>
          <w:rFonts w:cs="Arial"/>
          <w:lang w:val="en-US"/>
        </w:rPr>
      </w:pPr>
      <w:r w:rsidRPr="003B4DF7">
        <w:t>One more issue is about the configuration type</w:t>
      </w:r>
      <w:r>
        <w:t xml:space="preserve"> differentiation.</w:t>
      </w:r>
      <w:r w:rsidRPr="003B4DF7">
        <w:t xml:space="preserve"> </w:t>
      </w:r>
      <w:r>
        <w:t>F</w:t>
      </w:r>
      <w:r w:rsidRPr="003B4DF7">
        <w:t>or efficient use of candidate configurations, RAN2 assumes</w:t>
      </w:r>
      <w:r>
        <w:t xml:space="preserve"> </w:t>
      </w:r>
      <w:r w:rsidRPr="003B4DF7">
        <w:t>that a CPA conditional configuration can be used for CPC</w:t>
      </w:r>
      <w:r w:rsidRPr="003B4DF7" w:rsidDel="00DA6B7D">
        <w:t xml:space="preserve"> </w:t>
      </w:r>
      <w:r>
        <w:t>considering that CPA configuration always provides a complete RRC reconfiguration message to UE.</w:t>
      </w:r>
    </w:p>
    <w:p w14:paraId="6285A7D9" w14:textId="77777777" w:rsidR="006905EB" w:rsidRDefault="006905EB" w:rsidP="006905EB">
      <w:pPr>
        <w:pStyle w:val="Agreement"/>
        <w:tabs>
          <w:tab w:val="clear" w:pos="927"/>
          <w:tab w:val="num" w:pos="1619"/>
        </w:tabs>
        <w:ind w:left="1619"/>
      </w:pPr>
      <w:r w:rsidRPr="001132E5">
        <w:t>R2 assumes that a CPA conditional configuration can be used for CPC (but with different triggering conditions)</w:t>
      </w:r>
    </w:p>
    <w:p w14:paraId="3C851C07" w14:textId="77777777" w:rsidR="006905EB" w:rsidRPr="003B4DF7" w:rsidRDefault="006905EB" w:rsidP="006905EB">
      <w:r w:rsidRPr="00B87D72">
        <w:t xml:space="preserve">And </w:t>
      </w:r>
      <w:r>
        <w:t xml:space="preserve">for </w:t>
      </w:r>
      <w:r>
        <w:rPr>
          <w:rFonts w:hint="eastAsia"/>
        </w:rPr>
        <w:t>s</w:t>
      </w:r>
      <w:r>
        <w:t xml:space="preserve">ubsequent CPAC, as we already reach consensus on using </w:t>
      </w:r>
      <w:r>
        <w:rPr>
          <w:rFonts w:hint="eastAsia"/>
        </w:rPr>
        <w:t>d</w:t>
      </w:r>
      <w:r>
        <w:t>elta configuration on top of reference configuration to form a complete candidate cell configuration, we see no difference for CPA candidate configuration and CPC candidate configuration since all candidate configuration will be formed as a complete configuration.</w:t>
      </w:r>
    </w:p>
    <w:p w14:paraId="59911D78" w14:textId="77777777" w:rsidR="006905EB" w:rsidRDefault="006905EB" w:rsidP="006905EB">
      <w:pPr>
        <w:pStyle w:val="Proposal"/>
        <w:widowControl w:val="0"/>
        <w:rPr>
          <w:rFonts w:cs="Arial"/>
          <w:lang w:val="en-US"/>
        </w:rPr>
      </w:pPr>
      <w:bookmarkStart w:id="6" w:name="_Toc142664865"/>
      <w:r w:rsidRPr="0035358C">
        <w:rPr>
          <w:rFonts w:cs="Arial"/>
          <w:lang w:val="en-US"/>
        </w:rPr>
        <w:t>CP</w:t>
      </w:r>
      <w:r>
        <w:rPr>
          <w:rFonts w:cs="Arial"/>
          <w:lang w:val="en-US"/>
        </w:rPr>
        <w:t>C</w:t>
      </w:r>
      <w:r w:rsidRPr="0035358C">
        <w:rPr>
          <w:rFonts w:cs="Arial"/>
          <w:lang w:val="en-US"/>
        </w:rPr>
        <w:t xml:space="preserve"> conditional configuration can</w:t>
      </w:r>
      <w:r>
        <w:rPr>
          <w:rFonts w:cs="Arial"/>
          <w:lang w:val="en-US"/>
        </w:rPr>
        <w:t xml:space="preserve"> </w:t>
      </w:r>
      <w:r w:rsidRPr="0035358C">
        <w:rPr>
          <w:rFonts w:cs="Arial"/>
          <w:lang w:val="en-US"/>
        </w:rPr>
        <w:t>be used for CP</w:t>
      </w:r>
      <w:r>
        <w:rPr>
          <w:rFonts w:cs="Arial"/>
          <w:lang w:val="en-US"/>
        </w:rPr>
        <w:t>A.</w:t>
      </w:r>
      <w:bookmarkEnd w:id="6"/>
      <w:r w:rsidRPr="0035358C" w:rsidDel="0035358C">
        <w:rPr>
          <w:rFonts w:cs="Arial" w:hint="eastAsia"/>
          <w:lang w:val="en-US"/>
        </w:rPr>
        <w:t xml:space="preserve"> </w:t>
      </w:r>
    </w:p>
    <w:p w14:paraId="2F247822" w14:textId="77777777" w:rsidR="006905EB" w:rsidRDefault="006905EB" w:rsidP="006905EB">
      <w:pPr>
        <w:pStyle w:val="Proposal"/>
        <w:widowControl w:val="0"/>
        <w:rPr>
          <w:rFonts w:cs="Arial"/>
          <w:lang w:val="en-US"/>
        </w:rPr>
      </w:pPr>
      <w:bookmarkStart w:id="7" w:name="_Toc142664866"/>
      <w:r>
        <w:rPr>
          <w:rFonts w:cs="Arial" w:hint="eastAsia"/>
          <w:lang w:val="en-US"/>
        </w:rPr>
        <w:t>C</w:t>
      </w:r>
      <w:r>
        <w:rPr>
          <w:rFonts w:cs="Arial"/>
          <w:lang w:val="en-US"/>
        </w:rPr>
        <w:t>PA/CPC can be used for subsequent CPC/CPA by default, i.e., no additional indication is introduced.</w:t>
      </w:r>
      <w:bookmarkEnd w:id="7"/>
    </w:p>
    <w:p w14:paraId="25218DA4" w14:textId="6E0904E4" w:rsidR="006905EB" w:rsidRPr="00134BBE" w:rsidRDefault="006905EB" w:rsidP="006905EB">
      <w:pPr>
        <w:pStyle w:val="Proposal"/>
        <w:widowControl w:val="0"/>
        <w:rPr>
          <w:rFonts w:cs="Arial"/>
          <w:lang w:val="en-US"/>
        </w:rPr>
      </w:pPr>
      <w:bookmarkStart w:id="8" w:name="_Toc142664867"/>
      <w:r>
        <w:rPr>
          <w:rFonts w:cs="Arial"/>
          <w:lang w:val="en-US"/>
        </w:rPr>
        <w:t xml:space="preserve">UE </w:t>
      </w:r>
      <w:r w:rsidRPr="00CE3FC1">
        <w:rPr>
          <w:rFonts w:cs="Arial"/>
          <w:lang w:val="en-US"/>
        </w:rPr>
        <w:t xml:space="preserve">follow legacy to perform compliance check, i.e. it is up to UE implementation to perform compliance check upon reception of the </w:t>
      </w:r>
      <w:r w:rsidR="00162AA3">
        <w:rPr>
          <w:rFonts w:cs="Arial"/>
          <w:lang w:val="en-US"/>
        </w:rPr>
        <w:t>subsequent CPAC</w:t>
      </w:r>
      <w:r w:rsidRPr="00CE3FC1">
        <w:rPr>
          <w:rFonts w:cs="Arial"/>
          <w:lang w:val="en-US"/>
        </w:rPr>
        <w:t xml:space="preserve"> configuration or upon CPA/CPC</w:t>
      </w:r>
      <w:r>
        <w:rPr>
          <w:rFonts w:cs="Arial"/>
          <w:lang w:val="en-US"/>
        </w:rPr>
        <w:t xml:space="preserve"> </w:t>
      </w:r>
      <w:r w:rsidRPr="00CE3FC1">
        <w:rPr>
          <w:rFonts w:cs="Arial"/>
          <w:lang w:val="en-US"/>
        </w:rPr>
        <w:t>execution.</w:t>
      </w:r>
      <w:bookmarkEnd w:id="8"/>
    </w:p>
    <w:p w14:paraId="797C9286" w14:textId="5E5FE034" w:rsidR="00373B24" w:rsidRDefault="00827BA3" w:rsidP="00B653F2">
      <w:pPr>
        <w:pStyle w:val="2"/>
      </w:pPr>
      <w:r>
        <w:t xml:space="preserve">Reference </w:t>
      </w:r>
      <w:r w:rsidR="00314A4F">
        <w:rPr>
          <w:rFonts w:hint="eastAsia"/>
        </w:rPr>
        <w:t>configuration</w:t>
      </w:r>
    </w:p>
    <w:p w14:paraId="2201DF84" w14:textId="20664152" w:rsidR="002E0C05" w:rsidRDefault="0068522F" w:rsidP="004C62EB">
      <w:r>
        <w:t xml:space="preserve">Reference configuration is employed for </w:t>
      </w:r>
      <w:r w:rsidR="00B07D7A">
        <w:t>s</w:t>
      </w:r>
      <w:r w:rsidR="00A2339A">
        <w:t>ubsequent CPAC</w:t>
      </w:r>
      <w:r w:rsidR="00E42220">
        <w:t xml:space="preserve"> to support delta</w:t>
      </w:r>
      <w:r>
        <w:t xml:space="preserve"> candidate cell configuration</w:t>
      </w:r>
      <w:r w:rsidR="00934EE3">
        <w:t>, which is</w:t>
      </w:r>
      <w:r w:rsidR="00E42220">
        <w:t xml:space="preserve"> aiming to reduce the signalling overheads</w:t>
      </w:r>
      <w:r w:rsidR="00934EE3">
        <w:t>. The granularity of reference configuration</w:t>
      </w:r>
      <w:r w:rsidR="00465372">
        <w:t xml:space="preserve"> </w:t>
      </w:r>
      <w:r w:rsidR="00994296">
        <w:t>has been discussed</w:t>
      </w:r>
      <w:r w:rsidR="00D74EF9">
        <w:t xml:space="preserve">, and </w:t>
      </w:r>
      <w:r w:rsidR="00423F46">
        <w:t>RAN2 assume single reference configuration is supported.</w:t>
      </w:r>
      <w:r w:rsidR="004C62EB">
        <w:t xml:space="preserve"> There are still open issues on reference configuration handling.</w:t>
      </w:r>
      <w:r w:rsidR="002E0C05">
        <w:t xml:space="preserve"> </w:t>
      </w:r>
    </w:p>
    <w:p w14:paraId="21688E8E" w14:textId="0B4DDB1B" w:rsidR="004953C8" w:rsidRPr="00C329B6" w:rsidRDefault="004953C8" w:rsidP="004953C8">
      <w:pPr>
        <w:pStyle w:val="afc"/>
        <w:numPr>
          <w:ilvl w:val="0"/>
          <w:numId w:val="63"/>
        </w:numPr>
        <w:ind w:firstLineChars="0"/>
        <w:rPr>
          <w:lang w:val="en-US"/>
        </w:rPr>
      </w:pPr>
      <w:r>
        <w:rPr>
          <w:lang w:val="en-US"/>
        </w:rPr>
        <w:t xml:space="preserve">The first issue is about the RRC model for reference configuration. As reference configuration is used to assist UE to form a complete candidate configuration, and the reference configuration may also be a </w:t>
      </w:r>
      <w:r>
        <w:rPr>
          <w:lang w:val="en-US"/>
        </w:rPr>
        <w:lastRenderedPageBreak/>
        <w:t xml:space="preserve">complete configuration. The RRC reconfiguration message can be used to provide the reference configuration. </w:t>
      </w:r>
    </w:p>
    <w:p w14:paraId="433197F5" w14:textId="7BECFD4C" w:rsidR="004953C8" w:rsidRDefault="004953C8" w:rsidP="004953C8">
      <w:pPr>
        <w:pStyle w:val="Proposal"/>
        <w:widowControl w:val="0"/>
        <w:tabs>
          <w:tab w:val="left" w:pos="1304"/>
        </w:tabs>
        <w:textAlignment w:val="auto"/>
        <w:rPr>
          <w:rFonts w:cs="Arial"/>
        </w:rPr>
      </w:pPr>
      <w:bookmarkStart w:id="9" w:name="_Toc142664868"/>
      <w:r>
        <w:rPr>
          <w:rFonts w:cs="Arial"/>
        </w:rPr>
        <w:t>RRC reconfiguration message is used to provide reference configuration. And</w:t>
      </w:r>
      <w:r w:rsidR="009C5222">
        <w:rPr>
          <w:rFonts w:cs="Arial"/>
        </w:rPr>
        <w:t xml:space="preserve"> the</w:t>
      </w:r>
      <w:r>
        <w:rPr>
          <w:rFonts w:cs="Arial"/>
        </w:rPr>
        <w:t xml:space="preserve"> reference configuration can include MCG config.</w:t>
      </w:r>
      <w:bookmarkEnd w:id="9"/>
      <w:r>
        <w:rPr>
          <w:rFonts w:cs="Arial"/>
        </w:rPr>
        <w:t xml:space="preserve"> </w:t>
      </w:r>
    </w:p>
    <w:p w14:paraId="609F5896" w14:textId="1A4BBA93" w:rsidR="004953C8" w:rsidRPr="00755FBB" w:rsidRDefault="004953C8" w:rsidP="004953C8">
      <w:pPr>
        <w:pStyle w:val="afc"/>
        <w:numPr>
          <w:ilvl w:val="0"/>
          <w:numId w:val="63"/>
        </w:numPr>
        <w:ind w:firstLineChars="0"/>
        <w:rPr>
          <w:lang w:val="en-US"/>
        </w:rPr>
      </w:pPr>
      <w:r w:rsidRPr="00755FBB">
        <w:rPr>
          <w:lang w:val="en-US"/>
        </w:rPr>
        <w:t>Regarding to the</w:t>
      </w:r>
      <w:r>
        <w:rPr>
          <w:lang w:val="en-US"/>
        </w:rPr>
        <w:t xml:space="preserve"> reference configuration</w:t>
      </w:r>
      <w:r w:rsidRPr="00755FBB">
        <w:rPr>
          <w:lang w:val="en-US"/>
        </w:rPr>
        <w:t xml:space="preserve"> generation</w:t>
      </w:r>
      <w:r>
        <w:rPr>
          <w:rFonts w:hint="eastAsia"/>
          <w:lang w:val="en-US"/>
        </w:rPr>
        <w:t>,</w:t>
      </w:r>
      <w:r>
        <w:rPr>
          <w:lang w:val="en-US"/>
        </w:rPr>
        <w:t xml:space="preserve"> </w:t>
      </w:r>
      <w:r>
        <w:rPr>
          <w:rFonts w:hint="eastAsia"/>
          <w:lang w:val="en-US"/>
        </w:rPr>
        <w:t>as</w:t>
      </w:r>
      <w:r>
        <w:rPr>
          <w:lang w:val="en-US"/>
        </w:rPr>
        <w:t xml:space="preserve"> we have agreed that both MN-initiated and SN-initiated </w:t>
      </w:r>
      <w:r w:rsidR="00162AA3">
        <w:rPr>
          <w:lang w:val="en-US"/>
        </w:rPr>
        <w:t>subsequent CPAC</w:t>
      </w:r>
      <w:r>
        <w:rPr>
          <w:lang w:val="en-US"/>
        </w:rPr>
        <w:t xml:space="preserve"> are supported for Rel-18, the reference configuration maybe generated by different node. For SN- initiated case, source SN can initially generate the reference configuration, and provide it to other candidates. For MN-initiated case, as there is no serving SN available for reference configuration generation, MN can generate the reference configuration and del</w:t>
      </w:r>
      <w:r>
        <w:rPr>
          <w:rFonts w:hint="eastAsia"/>
          <w:lang w:val="en-US"/>
        </w:rPr>
        <w:t>i</w:t>
      </w:r>
      <w:r>
        <w:rPr>
          <w:lang w:val="en-US"/>
        </w:rPr>
        <w:t xml:space="preserve">ver </w:t>
      </w:r>
      <w:r>
        <w:rPr>
          <w:rFonts w:hint="eastAsia"/>
          <w:lang w:val="en-US"/>
        </w:rPr>
        <w:t>it</w:t>
      </w:r>
      <w:r>
        <w:rPr>
          <w:lang w:val="en-US"/>
        </w:rPr>
        <w:t xml:space="preserve"> to candidate SNs for candidate cell configuration preparation.</w:t>
      </w:r>
    </w:p>
    <w:p w14:paraId="5C165060" w14:textId="77777777" w:rsidR="004953C8" w:rsidRPr="00C329B6" w:rsidRDefault="004953C8" w:rsidP="004953C8">
      <w:pPr>
        <w:pStyle w:val="Proposal"/>
        <w:widowControl w:val="0"/>
        <w:tabs>
          <w:tab w:val="left" w:pos="1304"/>
        </w:tabs>
        <w:textAlignment w:val="auto"/>
        <w:rPr>
          <w:rFonts w:cs="Arial"/>
        </w:rPr>
      </w:pPr>
      <w:bookmarkStart w:id="10" w:name="_Toc142664869"/>
      <w:r>
        <w:rPr>
          <w:rFonts w:cs="Arial"/>
        </w:rPr>
        <w:t>Reference configuration is initially generated by the node that triggers the subsequent CPAC procedure.</w:t>
      </w:r>
      <w:bookmarkEnd w:id="10"/>
    </w:p>
    <w:p w14:paraId="3E38F732" w14:textId="16D68AAE" w:rsidR="002E0C05" w:rsidRDefault="004953C8" w:rsidP="002E0C05">
      <w:pPr>
        <w:pStyle w:val="afc"/>
        <w:numPr>
          <w:ilvl w:val="0"/>
          <w:numId w:val="61"/>
        </w:numPr>
        <w:ind w:firstLineChars="0"/>
      </w:pPr>
      <w:r>
        <w:t xml:space="preserve">Another </w:t>
      </w:r>
      <w:r w:rsidR="002E0C05">
        <w:t>question is about the reference configuration modification/</w:t>
      </w:r>
      <w:r w:rsidR="00017AFC">
        <w:t>update</w:t>
      </w:r>
      <w:r w:rsidR="002E0C05">
        <w:t>. As we know, reference configuration is used for all candidate to form a complete configuration for the subsequent CPAC execution. Modification of the reference configuration may result in reconfiguration of all candidate cell configuration; thus, frequently reference update</w:t>
      </w:r>
      <w:r w:rsidR="00C329B6">
        <w:t xml:space="preserve"> should be prohibited</w:t>
      </w:r>
      <w:r w:rsidR="002E0C05">
        <w:t xml:space="preserve">. </w:t>
      </w:r>
    </w:p>
    <w:p w14:paraId="5A105C08" w14:textId="3F92E611" w:rsidR="002E0C05" w:rsidRDefault="004953C8" w:rsidP="00755FBB">
      <w:pPr>
        <w:pStyle w:val="afc"/>
        <w:numPr>
          <w:ilvl w:val="0"/>
          <w:numId w:val="61"/>
        </w:numPr>
        <w:ind w:firstLineChars="0"/>
      </w:pPr>
      <w:r>
        <w:t xml:space="preserve">How </w:t>
      </w:r>
      <w:r w:rsidR="002E0C05">
        <w:t>to release the reference configuration</w:t>
      </w:r>
      <w:r>
        <w:t xml:space="preserve"> is also FFS</w:t>
      </w:r>
      <w:r w:rsidR="002E0C05">
        <w:t xml:space="preserve">. </w:t>
      </w:r>
      <w:r w:rsidR="000C52A3">
        <w:t>Since only one reference config will be maintained by UE, if new reference configuration is received, UE will replace the stored reference configuration with</w:t>
      </w:r>
      <w:r w:rsidR="00A5681C">
        <w:t xml:space="preserve"> </w:t>
      </w:r>
      <w:r w:rsidR="00A5681C">
        <w:rPr>
          <w:rFonts w:hint="eastAsia"/>
        </w:rPr>
        <w:t>the</w:t>
      </w:r>
      <w:r w:rsidR="000C52A3">
        <w:t xml:space="preserve"> new</w:t>
      </w:r>
      <w:r w:rsidR="00A5681C">
        <w:rPr>
          <w:rFonts w:hint="eastAsia"/>
        </w:rPr>
        <w:t>ly</w:t>
      </w:r>
      <w:r w:rsidR="000C52A3">
        <w:t xml:space="preserve"> received one. And if the </w:t>
      </w:r>
      <w:r w:rsidR="009C0BA6">
        <w:t>whole subsequent CPAC config</w:t>
      </w:r>
      <w:r w:rsidR="00C21E71">
        <w:t xml:space="preserve"> is released, e.g., released by NW or UE autonomously released</w:t>
      </w:r>
      <w:r w:rsidR="009C0BA6">
        <w:t xml:space="preserve">, the corresponding </w:t>
      </w:r>
      <w:r w:rsidR="000C52A3">
        <w:t xml:space="preserve">reference </w:t>
      </w:r>
      <w:r w:rsidR="009C0BA6">
        <w:t>configuration should be released accordingly</w:t>
      </w:r>
      <w:r w:rsidR="00A665BD">
        <w:t>.</w:t>
      </w:r>
    </w:p>
    <w:p w14:paraId="15C04A75" w14:textId="43C8A05C" w:rsidR="002875BA" w:rsidRPr="009A091F" w:rsidRDefault="002E0C05" w:rsidP="009A091F">
      <w:pPr>
        <w:pStyle w:val="Proposal"/>
        <w:widowControl w:val="0"/>
        <w:tabs>
          <w:tab w:val="left" w:pos="1304"/>
        </w:tabs>
        <w:textAlignment w:val="auto"/>
        <w:rPr>
          <w:rFonts w:cs="Arial"/>
        </w:rPr>
      </w:pPr>
      <w:bookmarkStart w:id="11" w:name="_Toc141709608"/>
      <w:bookmarkStart w:id="12" w:name="_Toc142319129"/>
      <w:bookmarkStart w:id="13" w:name="_Toc142319684"/>
      <w:bookmarkStart w:id="14" w:name="_Toc142320250"/>
      <w:bookmarkStart w:id="15" w:name="_Toc141709609"/>
      <w:bookmarkStart w:id="16" w:name="_Toc142319130"/>
      <w:bookmarkStart w:id="17" w:name="_Toc142319685"/>
      <w:bookmarkStart w:id="18" w:name="_Toc142320251"/>
      <w:bookmarkStart w:id="19" w:name="_Toc142664870"/>
      <w:bookmarkEnd w:id="11"/>
      <w:bookmarkEnd w:id="12"/>
      <w:bookmarkEnd w:id="13"/>
      <w:bookmarkEnd w:id="14"/>
      <w:bookmarkEnd w:id="15"/>
      <w:bookmarkEnd w:id="16"/>
      <w:bookmarkEnd w:id="17"/>
      <w:bookmarkEnd w:id="18"/>
      <w:r>
        <w:rPr>
          <w:rFonts w:cs="Arial"/>
        </w:rPr>
        <w:t>R</w:t>
      </w:r>
      <w:r w:rsidR="002875BA">
        <w:rPr>
          <w:rFonts w:cs="Arial" w:hint="eastAsia"/>
        </w:rPr>
        <w:t>eference</w:t>
      </w:r>
      <w:r w:rsidR="002875BA">
        <w:rPr>
          <w:rFonts w:cs="Arial"/>
        </w:rPr>
        <w:t xml:space="preserve"> </w:t>
      </w:r>
      <w:r w:rsidR="006A2F39">
        <w:rPr>
          <w:rFonts w:cs="Arial"/>
        </w:rPr>
        <w:t xml:space="preserve">configuration </w:t>
      </w:r>
      <w:r w:rsidR="002875BA">
        <w:rPr>
          <w:rFonts w:cs="Arial" w:hint="eastAsia"/>
        </w:rPr>
        <w:t>update</w:t>
      </w:r>
      <w:r w:rsidR="002875BA">
        <w:rPr>
          <w:rFonts w:cs="Arial"/>
        </w:rPr>
        <w:t xml:space="preserve"> </w:t>
      </w:r>
      <w:r w:rsidR="002875BA">
        <w:rPr>
          <w:rFonts w:cs="Arial" w:hint="eastAsia"/>
        </w:rPr>
        <w:t>based</w:t>
      </w:r>
      <w:r w:rsidR="002875BA">
        <w:rPr>
          <w:rFonts w:cs="Arial"/>
        </w:rPr>
        <w:t xml:space="preserve"> on delta config is not supported</w:t>
      </w:r>
      <w:r>
        <w:rPr>
          <w:rFonts w:cs="Arial"/>
        </w:rPr>
        <w:t>.</w:t>
      </w:r>
      <w:bookmarkEnd w:id="19"/>
    </w:p>
    <w:p w14:paraId="36185979" w14:textId="0CEE1DF9" w:rsidR="00263EEA" w:rsidRDefault="00C21E71" w:rsidP="002875BA">
      <w:pPr>
        <w:pStyle w:val="Proposal"/>
        <w:widowControl w:val="0"/>
        <w:tabs>
          <w:tab w:val="left" w:pos="1304"/>
        </w:tabs>
        <w:textAlignment w:val="auto"/>
        <w:rPr>
          <w:rFonts w:cs="Arial"/>
        </w:rPr>
      </w:pPr>
      <w:bookmarkStart w:id="20" w:name="_Toc142664871"/>
      <w:r>
        <w:rPr>
          <w:rFonts w:cs="Arial"/>
        </w:rPr>
        <w:t>The reference configuration is released when the subsequent CPAC configuration is released.</w:t>
      </w:r>
      <w:bookmarkEnd w:id="20"/>
    </w:p>
    <w:p w14:paraId="102662AD" w14:textId="5D28D0A4" w:rsidR="004C62EB" w:rsidRDefault="004C62EB" w:rsidP="004C62EB">
      <w:r>
        <w:t>And RAN2 has reach</w:t>
      </w:r>
      <w:r w:rsidR="00320B32">
        <w:rPr>
          <w:rFonts w:hint="eastAsia"/>
        </w:rPr>
        <w:t>ed</w:t>
      </w:r>
      <w:r>
        <w:t xml:space="preserve"> consensus on following similar design on reference configuration as in LTM.</w:t>
      </w:r>
    </w:p>
    <w:p w14:paraId="2BA446D7" w14:textId="77777777" w:rsidR="004C62EB" w:rsidRDefault="004C62EB" w:rsidP="004C62EB">
      <w:pPr>
        <w:pStyle w:val="Agreement"/>
      </w:pPr>
      <w:r>
        <w:t>For the reference configuration for SCG Selective Activation, aim at following similar design as LTM.</w:t>
      </w:r>
    </w:p>
    <w:p w14:paraId="583E5E3A" w14:textId="77777777" w:rsidR="004C62EB" w:rsidRPr="002D7B2E" w:rsidRDefault="004C62EB" w:rsidP="004C62EB">
      <w:pPr>
        <w:pStyle w:val="Agreement"/>
      </w:pPr>
      <w:r w:rsidRPr="00A0442D">
        <w:t>Assume for now that there is only one reference configuration.</w:t>
      </w:r>
    </w:p>
    <w:p w14:paraId="510B4E43" w14:textId="4EB2E8CA" w:rsidR="000C79A4" w:rsidRDefault="000C79A4" w:rsidP="009B5C9D">
      <w:r>
        <w:t>In previous meeting, LTM has agreed the following agreements:</w:t>
      </w:r>
    </w:p>
    <w:p w14:paraId="4CB447F8" w14:textId="05558F0E" w:rsidR="007F24E6" w:rsidRDefault="007F24E6" w:rsidP="00755FBB">
      <w:pPr>
        <w:pStyle w:val="Agreement"/>
        <w:pBdr>
          <w:top w:val="single" w:sz="4" w:space="1" w:color="auto"/>
          <w:left w:val="single" w:sz="4" w:space="4" w:color="auto"/>
          <w:bottom w:val="single" w:sz="4" w:space="1" w:color="auto"/>
          <w:right w:val="single" w:sz="4" w:space="4" w:color="auto"/>
        </w:pBdr>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2C8814A0" w14:textId="77777777" w:rsidR="009133EC" w:rsidRDefault="009133EC" w:rsidP="00755FBB">
      <w:pPr>
        <w:pStyle w:val="Agreement"/>
        <w:pBdr>
          <w:top w:val="single" w:sz="4" w:space="1" w:color="auto"/>
          <w:left w:val="single" w:sz="4" w:space="4" w:color="auto"/>
          <w:bottom w:val="single" w:sz="4" w:space="1" w:color="auto"/>
          <w:right w:val="single" w:sz="4" w:space="4" w:color="auto"/>
        </w:pBdr>
      </w:pPr>
      <w:r>
        <w:t xml:space="preserve">Whether the Reference configuration is a complete configuration or not is up to the network implementation. </w:t>
      </w:r>
    </w:p>
    <w:p w14:paraId="7B8C0AC6" w14:textId="77777777" w:rsidR="009133EC" w:rsidRPr="001E7723" w:rsidRDefault="009133EC" w:rsidP="00755FBB">
      <w:pPr>
        <w:pStyle w:val="Agreement"/>
        <w:pBdr>
          <w:top w:val="single" w:sz="4" w:space="1" w:color="auto"/>
          <w:left w:val="single" w:sz="4" w:space="4" w:color="auto"/>
          <w:bottom w:val="single" w:sz="4" w:space="1" w:color="auto"/>
          <w:right w:val="single" w:sz="4" w:space="4" w:color="auto"/>
        </w:pBdr>
      </w:pPr>
      <w:r>
        <w:t xml:space="preserve">Reference configuration + LTM candidate configuration (in combination) has to be a complete configuration. </w:t>
      </w:r>
    </w:p>
    <w:p w14:paraId="4686472A" w14:textId="4BB10330" w:rsidR="009133EC" w:rsidRDefault="009133EC" w:rsidP="00755FBB">
      <w:pPr>
        <w:pStyle w:val="Agreement"/>
        <w:pBdr>
          <w:top w:val="single" w:sz="4" w:space="1" w:color="auto"/>
          <w:left w:val="single" w:sz="4" w:space="4" w:color="auto"/>
          <w:bottom w:val="single" w:sz="4" w:space="1" w:color="auto"/>
          <w:right w:val="single" w:sz="4" w:space="4" w:color="auto"/>
        </w:pBdr>
      </w:pPr>
      <w:r>
        <w:t>The reference configuration is always explicitly signalled (not automatically derived from any other config, e.g. current).</w:t>
      </w:r>
    </w:p>
    <w:p w14:paraId="7DA2CA75" w14:textId="77777777" w:rsidR="009133EC" w:rsidRPr="001D4D51" w:rsidRDefault="009133EC" w:rsidP="00755FBB">
      <w:pPr>
        <w:pStyle w:val="Agreement"/>
        <w:pBdr>
          <w:top w:val="single" w:sz="4" w:space="1" w:color="auto"/>
          <w:left w:val="single" w:sz="4" w:space="4" w:color="auto"/>
          <w:bottom w:val="single" w:sz="4" w:space="1" w:color="auto"/>
          <w:right w:val="single" w:sz="4" w:space="4" w:color="auto"/>
        </w:pBdr>
      </w:pPr>
      <w:r>
        <w:t>Reference config can be empty</w:t>
      </w:r>
    </w:p>
    <w:p w14:paraId="693DF0D9" w14:textId="3D21C13F" w:rsidR="009133EC" w:rsidRDefault="009133EC" w:rsidP="00755FBB">
      <w:pPr>
        <w:pStyle w:val="Agreement"/>
        <w:pBdr>
          <w:top w:val="single" w:sz="4" w:space="1" w:color="auto"/>
          <w:left w:val="single" w:sz="4" w:space="4" w:color="auto"/>
          <w:bottom w:val="single" w:sz="4" w:space="1" w:color="auto"/>
          <w:right w:val="single" w:sz="4" w:space="4" w:color="auto"/>
        </w:pBdr>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52FF5B36" w14:textId="4F48DE2F" w:rsidR="009133EC" w:rsidRPr="00C329B6" w:rsidRDefault="009133EC" w:rsidP="00755FBB">
      <w:pPr>
        <w:pStyle w:val="Agreement"/>
        <w:pBdr>
          <w:top w:val="single" w:sz="4" w:space="1" w:color="auto"/>
          <w:left w:val="single" w:sz="4" w:space="4" w:color="auto"/>
          <w:bottom w:val="single" w:sz="4" w:space="1" w:color="auto"/>
          <w:right w:val="single" w:sz="4" w:space="4" w:color="auto"/>
        </w:pBdr>
        <w:rPr>
          <w:bCs/>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52452">
        <w:rPr>
          <w:bCs/>
          <w:lang w:val="en-US"/>
        </w:rPr>
        <w:t>FFS whether we can rely on a modified version of the reconfiguration procedure with fullconfig flag set. FFS how to make sure the procedures work in case the LTM candidate configuration is a complete configuration.</w:t>
      </w:r>
    </w:p>
    <w:p w14:paraId="5BF547D1" w14:textId="65B3F0A5" w:rsidR="009133EC" w:rsidRDefault="005134CA" w:rsidP="009133EC">
      <w:pPr>
        <w:rPr>
          <w:lang w:val="en-US" w:eastAsia="en-GB"/>
        </w:rPr>
      </w:pPr>
      <w:r>
        <w:rPr>
          <w:lang w:val="en-US" w:eastAsia="en-GB"/>
        </w:rPr>
        <w:t xml:space="preserve">As we agreed to follow similar design as LTM, we understand the </w:t>
      </w:r>
      <w:r w:rsidR="005513E5">
        <w:rPr>
          <w:lang w:val="en-US" w:eastAsia="en-GB"/>
        </w:rPr>
        <w:t xml:space="preserve">related </w:t>
      </w:r>
      <w:r>
        <w:rPr>
          <w:lang w:val="en-US" w:eastAsia="en-GB"/>
        </w:rPr>
        <w:t>agreement</w:t>
      </w:r>
      <w:r w:rsidR="00015D57">
        <w:rPr>
          <w:rFonts w:hint="eastAsia"/>
          <w:lang w:val="en-US"/>
        </w:rPr>
        <w:t>s</w:t>
      </w:r>
      <w:r>
        <w:rPr>
          <w:lang w:val="en-US" w:eastAsia="en-GB"/>
        </w:rPr>
        <w:t xml:space="preserve"> can be confirmed for subsequent CPAC.</w:t>
      </w:r>
    </w:p>
    <w:p w14:paraId="589D17CD" w14:textId="34F63AA1" w:rsidR="005134CA" w:rsidRDefault="005134CA" w:rsidP="005134CA">
      <w:pPr>
        <w:pStyle w:val="Proposal"/>
        <w:widowControl w:val="0"/>
        <w:tabs>
          <w:tab w:val="left" w:pos="1304"/>
        </w:tabs>
        <w:textAlignment w:val="auto"/>
        <w:rPr>
          <w:rFonts w:cs="Arial"/>
        </w:rPr>
      </w:pPr>
      <w:bookmarkStart w:id="21" w:name="_Toc142664872"/>
      <w:r>
        <w:rPr>
          <w:rFonts w:cs="Arial"/>
        </w:rPr>
        <w:t>RAN2 confirm the following agreement</w:t>
      </w:r>
      <w:r w:rsidR="00F74748">
        <w:rPr>
          <w:rFonts w:cs="Arial" w:hint="eastAsia"/>
        </w:rPr>
        <w:t>s</w:t>
      </w:r>
      <w:r>
        <w:rPr>
          <w:rFonts w:cs="Arial"/>
        </w:rPr>
        <w:t xml:space="preserve"> for subsequent CPAC:</w:t>
      </w:r>
      <w:bookmarkEnd w:id="21"/>
    </w:p>
    <w:p w14:paraId="7FF538CE" w14:textId="59CDD7CE" w:rsidR="005134CA" w:rsidRPr="00755FBB" w:rsidRDefault="00890BC8" w:rsidP="005134CA">
      <w:pPr>
        <w:pStyle w:val="Proposal"/>
        <w:numPr>
          <w:ilvl w:val="0"/>
          <w:numId w:val="62"/>
        </w:numPr>
      </w:pPr>
      <w:bookmarkStart w:id="22" w:name="_Toc142664873"/>
      <w:r>
        <w:rPr>
          <w:lang w:val="en-US"/>
        </w:rPr>
        <w:lastRenderedPageBreak/>
        <w:t>The reference configuration is provided to all candidates involved in preparation;</w:t>
      </w:r>
      <w:bookmarkEnd w:id="22"/>
    </w:p>
    <w:p w14:paraId="48DCD88C" w14:textId="0229D546" w:rsidR="00890BC8" w:rsidRDefault="00890BC8" w:rsidP="005134CA">
      <w:pPr>
        <w:pStyle w:val="Proposal"/>
        <w:numPr>
          <w:ilvl w:val="0"/>
          <w:numId w:val="62"/>
        </w:numPr>
      </w:pPr>
      <w:bookmarkStart w:id="23" w:name="_Toc142664874"/>
      <w:r>
        <w:t>Whether the Reference configuration is a complete configuration or not is up to the network implementation;</w:t>
      </w:r>
      <w:bookmarkEnd w:id="23"/>
    </w:p>
    <w:p w14:paraId="19E79D4C" w14:textId="1777EB93" w:rsidR="00890BC8" w:rsidRDefault="00890BC8" w:rsidP="005134CA">
      <w:pPr>
        <w:pStyle w:val="Proposal"/>
        <w:numPr>
          <w:ilvl w:val="0"/>
          <w:numId w:val="62"/>
        </w:numPr>
      </w:pPr>
      <w:bookmarkStart w:id="24" w:name="_Toc142664875"/>
      <w:r>
        <w:t>Reference configuration + LTM candidate configuration (in combination) has to be a complete configuration;</w:t>
      </w:r>
      <w:bookmarkEnd w:id="24"/>
    </w:p>
    <w:p w14:paraId="168C6B01" w14:textId="77777777" w:rsidR="00890BC8" w:rsidRPr="00890BC8" w:rsidRDefault="00890BC8" w:rsidP="00890BC8">
      <w:pPr>
        <w:pStyle w:val="afc"/>
        <w:numPr>
          <w:ilvl w:val="0"/>
          <w:numId w:val="62"/>
        </w:numPr>
        <w:ind w:firstLineChars="0"/>
        <w:rPr>
          <w:b/>
          <w:bCs/>
        </w:rPr>
      </w:pPr>
      <w:r w:rsidRPr="00890BC8">
        <w:rPr>
          <w:b/>
          <w:bCs/>
        </w:rPr>
        <w:t>The reference configuration is always explicitly signalled (not automatically derived from any other config, e.g. current).</w:t>
      </w:r>
    </w:p>
    <w:p w14:paraId="11EDC4C4" w14:textId="77777777" w:rsidR="00890BC8" w:rsidRPr="00890BC8" w:rsidRDefault="00890BC8" w:rsidP="00890BC8">
      <w:pPr>
        <w:pStyle w:val="afc"/>
        <w:numPr>
          <w:ilvl w:val="0"/>
          <w:numId w:val="62"/>
        </w:numPr>
        <w:ind w:firstLineChars="0"/>
        <w:rPr>
          <w:b/>
          <w:bCs/>
        </w:rPr>
      </w:pPr>
      <w:r w:rsidRPr="00890BC8">
        <w:rPr>
          <w:b/>
          <w:bCs/>
        </w:rPr>
        <w:t>Reference config can be empty</w:t>
      </w:r>
    </w:p>
    <w:p w14:paraId="6E9535F9" w14:textId="44FBB2D7" w:rsidR="00890BC8" w:rsidRPr="009A091F" w:rsidRDefault="00890BC8" w:rsidP="00755FBB">
      <w:pPr>
        <w:pStyle w:val="Proposal"/>
        <w:numPr>
          <w:ilvl w:val="0"/>
          <w:numId w:val="62"/>
        </w:numPr>
      </w:pPr>
      <w:bookmarkStart w:id="25" w:name="_Toc142664876"/>
      <w:r>
        <w:rPr>
          <w:lang w:val="en-US"/>
        </w:rPr>
        <w:t>In the RRC procedures, the candidate delta configuration is applied on top of the reference configuration to form a complete candidate configuration when the UE receives the</w:t>
      </w:r>
      <w:r w:rsidR="00E87DB4">
        <w:rPr>
          <w:lang w:val="en-US"/>
        </w:rPr>
        <w:t xml:space="preserve"> subsequent CPAC</w:t>
      </w:r>
      <w:r>
        <w:rPr>
          <w:lang w:val="en-US"/>
        </w:rPr>
        <w:t xml:space="preserve"> configuration (before the </w:t>
      </w:r>
      <w:r w:rsidR="00E87DB4">
        <w:rPr>
          <w:lang w:val="en-US"/>
        </w:rPr>
        <w:t>CPAC execution</w:t>
      </w:r>
      <w:r w:rsidRPr="00752470">
        <w:rPr>
          <w:lang w:val="en-US"/>
        </w:rPr>
        <w:t>).</w:t>
      </w:r>
      <w:r w:rsidR="00E87DB4" w:rsidRPr="00752470">
        <w:rPr>
          <w:lang w:val="en-US"/>
        </w:rPr>
        <w:t xml:space="preserve"> UE implementation can postpone that step to the </w:t>
      </w:r>
      <w:r w:rsidR="00E87DB4">
        <w:rPr>
          <w:lang w:val="en-US"/>
        </w:rPr>
        <w:t>CPAC execution</w:t>
      </w:r>
      <w:r w:rsidR="009A091F">
        <w:rPr>
          <w:lang w:val="en-US"/>
        </w:rPr>
        <w:t>;</w:t>
      </w:r>
      <w:bookmarkEnd w:id="25"/>
    </w:p>
    <w:p w14:paraId="0708BF8B" w14:textId="2AF30123" w:rsidR="009A091F" w:rsidRPr="00A665BD" w:rsidRDefault="009A091F" w:rsidP="00755FBB">
      <w:pPr>
        <w:pStyle w:val="Proposal"/>
        <w:numPr>
          <w:ilvl w:val="0"/>
          <w:numId w:val="62"/>
        </w:numPr>
      </w:pPr>
      <w:bookmarkStart w:id="26" w:name="_Toc142664877"/>
      <w:r w:rsidRPr="00C52452">
        <w:rPr>
          <w:lang w:val="en-US"/>
        </w:rPr>
        <w:t>In the RRC procedures, the complete candidate configuration is applied and replacing the current UE configuration (at the time of reconfiguration execution/cell switch)</w:t>
      </w:r>
      <w:r>
        <w:rPr>
          <w:lang w:val="en-US"/>
        </w:rPr>
        <w:t>;</w:t>
      </w:r>
      <w:bookmarkEnd w:id="26"/>
    </w:p>
    <w:p w14:paraId="17B1EDB7" w14:textId="646F9E09" w:rsidR="00072EF7" w:rsidRDefault="00072EF7" w:rsidP="00072EF7">
      <w:pPr>
        <w:pStyle w:val="2"/>
      </w:pPr>
      <w:bookmarkStart w:id="27" w:name="_Toc134200534"/>
      <w:bookmarkStart w:id="28" w:name="_Toc134258841"/>
      <w:bookmarkStart w:id="29" w:name="_Toc134694337"/>
      <w:bookmarkStart w:id="30" w:name="_Toc134694355"/>
      <w:bookmarkStart w:id="31" w:name="_Toc134694373"/>
      <w:bookmarkStart w:id="32" w:name="_Toc131429200"/>
      <w:bookmarkStart w:id="33" w:name="_Toc131436264"/>
      <w:bookmarkStart w:id="34" w:name="_Toc131491341"/>
      <w:bookmarkStart w:id="35" w:name="_Toc134200535"/>
      <w:bookmarkStart w:id="36" w:name="_Toc134258842"/>
      <w:bookmarkStart w:id="37" w:name="_Toc134694338"/>
      <w:bookmarkStart w:id="38" w:name="_Toc134694356"/>
      <w:bookmarkStart w:id="39" w:name="_Toc134694374"/>
      <w:bookmarkStart w:id="40" w:name="_Toc131429201"/>
      <w:bookmarkStart w:id="41" w:name="_Toc131436265"/>
      <w:bookmarkStart w:id="42" w:name="_Toc131491342"/>
      <w:bookmarkStart w:id="43" w:name="_Toc134200536"/>
      <w:bookmarkStart w:id="44" w:name="_Toc134258843"/>
      <w:bookmarkStart w:id="45" w:name="_Toc134694339"/>
      <w:bookmarkStart w:id="46" w:name="_Toc134694357"/>
      <w:bookmarkStart w:id="47" w:name="_Toc134694375"/>
      <w:bookmarkStart w:id="48" w:name="_Toc142319142"/>
      <w:bookmarkStart w:id="49" w:name="_Toc142319697"/>
      <w:bookmarkStart w:id="50" w:name="_Toc142320263"/>
      <w:bookmarkStart w:id="51" w:name="_Toc131429203"/>
      <w:bookmarkStart w:id="52" w:name="_Toc131436267"/>
      <w:bookmarkStart w:id="53" w:name="_Toc131491344"/>
      <w:bookmarkStart w:id="54" w:name="_Toc131429204"/>
      <w:bookmarkStart w:id="55" w:name="_Toc131436268"/>
      <w:bookmarkStart w:id="56" w:name="_Toc131491345"/>
      <w:bookmarkStart w:id="57" w:name="_Toc131429205"/>
      <w:bookmarkStart w:id="58" w:name="_Toc131436269"/>
      <w:bookmarkStart w:id="59" w:name="_Toc131491346"/>
      <w:bookmarkStart w:id="60" w:name="_Toc131429206"/>
      <w:bookmarkStart w:id="61" w:name="_Toc131436270"/>
      <w:bookmarkStart w:id="62" w:name="_Toc131491347"/>
      <w:bookmarkStart w:id="63" w:name="_Toc131429207"/>
      <w:bookmarkStart w:id="64" w:name="_Toc131436271"/>
      <w:bookmarkStart w:id="65" w:name="_Toc131491348"/>
      <w:bookmarkStart w:id="66" w:name="_Toc131429208"/>
      <w:bookmarkStart w:id="67" w:name="_Toc131436272"/>
      <w:bookmarkStart w:id="68" w:name="_Toc131491349"/>
      <w:bookmarkStart w:id="69" w:name="_Toc142319148"/>
      <w:bookmarkStart w:id="70" w:name="_Toc142319703"/>
      <w:bookmarkStart w:id="71" w:name="_Toc14232026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Security update</w:t>
      </w:r>
    </w:p>
    <w:p w14:paraId="290EBD60" w14:textId="5403D9DA" w:rsidR="00675A50" w:rsidRPr="00223F1F" w:rsidRDefault="00360772" w:rsidP="00755FBB">
      <w:r>
        <w:t>Regarding the security update issue for inter-SN subsequent CPAC, SA3 has provided the solution on how to provide SN counter values as well as how to derive the key for SN in the LS reply.</w:t>
      </w:r>
    </w:p>
    <w:p w14:paraId="0A7BE07C" w14:textId="77777777" w:rsidR="008946F4" w:rsidRDefault="008946F4" w:rsidP="00755FBB">
      <w:pPr>
        <w:pBdr>
          <w:top w:val="single" w:sz="4" w:space="1" w:color="auto"/>
          <w:left w:val="single" w:sz="4" w:space="4" w:color="auto"/>
          <w:bottom w:val="single" w:sz="4" w:space="1" w:color="auto"/>
          <w:right w:val="single" w:sz="4" w:space="4" w:color="auto"/>
        </w:pBdr>
      </w:pPr>
      <w:r w:rsidRPr="00932B23">
        <w:t xml:space="preserve">SA3 wants to </w:t>
      </w:r>
      <w:r>
        <w:t>update</w:t>
      </w:r>
      <w:r w:rsidRPr="00932B23">
        <w:t xml:space="preserve"> on the state of the s</w:t>
      </w:r>
      <w:r>
        <w:t>ecurity</w:t>
      </w:r>
      <w:r w:rsidRPr="00932B23">
        <w:t xml:space="preserve"> analysis on selective SCG</w:t>
      </w:r>
      <w:r>
        <w:t>.</w:t>
      </w:r>
    </w:p>
    <w:p w14:paraId="4D5FA394" w14:textId="77777777" w:rsidR="008946F4" w:rsidRDefault="008946F4" w:rsidP="00755FBB">
      <w:pPr>
        <w:pBdr>
          <w:top w:val="single" w:sz="4" w:space="1" w:color="auto"/>
          <w:left w:val="single" w:sz="4" w:space="4" w:color="auto"/>
          <w:bottom w:val="single" w:sz="4" w:space="1" w:color="auto"/>
          <w:right w:val="single" w:sz="4" w:space="4" w:color="auto"/>
        </w:pBdr>
      </w:pPr>
      <w:r>
        <w:t xml:space="preserve">SA3 has considered different alternative solutions to address the issue and concluded to have a SN Counter based solution for fresh key derivation for selective SCG activation. </w:t>
      </w:r>
    </w:p>
    <w:p w14:paraId="691336E3" w14:textId="77777777" w:rsidR="008946F4" w:rsidRDefault="008946F4" w:rsidP="00755FBB">
      <w:pPr>
        <w:pBdr>
          <w:top w:val="single" w:sz="4" w:space="1" w:color="auto"/>
          <w:left w:val="single" w:sz="4" w:space="4" w:color="auto"/>
          <w:bottom w:val="single" w:sz="4" w:space="1" w:color="auto"/>
          <w:right w:val="single" w:sz="4" w:space="4" w:color="auto"/>
        </w:pBdr>
      </w:pPr>
      <w:r>
        <w:t>Following is the solution details from security perspective:</w:t>
      </w:r>
    </w:p>
    <w:p w14:paraId="212D7F4E" w14:textId="77777777" w:rsidR="008946F4" w:rsidRDefault="008946F4" w:rsidP="00755FBB">
      <w:pPr>
        <w:pBdr>
          <w:top w:val="single" w:sz="4" w:space="1" w:color="auto"/>
          <w:left w:val="single" w:sz="4" w:space="4" w:color="auto"/>
          <w:bottom w:val="single" w:sz="4" w:space="1" w:color="auto"/>
          <w:right w:val="single" w:sz="4" w:space="4" w:color="auto"/>
        </w:pBdr>
      </w:pPr>
      <w:r>
        <w:t xml:space="preserve">1. </w:t>
      </w:r>
      <w:r w:rsidRPr="00975229">
        <w:t xml:space="preserve">The MN provides to the UE </w:t>
      </w:r>
      <w:r>
        <w:t xml:space="preserve">the </w:t>
      </w:r>
      <w:r w:rsidRPr="00975229">
        <w:t xml:space="preserve">SN Counter values for each SN, and the UE stores these </w:t>
      </w:r>
      <w:r>
        <w:t xml:space="preserve">values </w:t>
      </w:r>
      <w:r w:rsidRPr="00975229">
        <w:t>along with the CPC.</w:t>
      </w:r>
    </w:p>
    <w:p w14:paraId="697988D5" w14:textId="77777777" w:rsidR="008946F4" w:rsidRDefault="008946F4" w:rsidP="00755FBB">
      <w:pPr>
        <w:pBdr>
          <w:top w:val="single" w:sz="4" w:space="1" w:color="auto"/>
          <w:left w:val="single" w:sz="4" w:space="4" w:color="auto"/>
          <w:bottom w:val="single" w:sz="4" w:space="1" w:color="auto"/>
          <w:right w:val="single" w:sz="4" w:space="4" w:color="auto"/>
        </w:pBdr>
      </w:pPr>
      <w:r>
        <w:t>2. The UE derives the K</w:t>
      </w:r>
      <w:r w:rsidRPr="00280268">
        <w:rPr>
          <w:vertAlign w:val="subscript"/>
        </w:rPr>
        <w:t>SN</w:t>
      </w:r>
      <w:r>
        <w:t xml:space="preserve"> using the K</w:t>
      </w:r>
      <w:r w:rsidRPr="00975229">
        <w:rPr>
          <w:vertAlign w:val="subscript"/>
        </w:rPr>
        <w:t>gNB</w:t>
      </w:r>
      <w:r>
        <w:t xml:space="preserve"> together with an unused SN Counter value pre-provisioned by the MN. </w:t>
      </w:r>
      <w:r w:rsidRPr="001105F0">
        <w:t xml:space="preserve">The UE changes the </w:t>
      </w:r>
      <w:r>
        <w:t>SN C</w:t>
      </w:r>
      <w:r w:rsidRPr="001105F0">
        <w:t>ounter upon every SN change</w:t>
      </w:r>
      <w:r>
        <w:t xml:space="preserve">. </w:t>
      </w:r>
    </w:p>
    <w:p w14:paraId="2A1143A5" w14:textId="1605885F" w:rsidR="00044105" w:rsidRDefault="00A663FB" w:rsidP="00044105">
      <w:pPr>
        <w:rPr>
          <w:rFonts w:eastAsia="Arial Unicode MS"/>
        </w:rPr>
      </w:pPr>
      <w:r>
        <w:t>According to the solution provided by SA3, we understand the following information can be obtained</w:t>
      </w:r>
      <w:r w:rsidR="00223F1F">
        <w:t xml:space="preserve"> and confirmed in RAN2</w:t>
      </w:r>
      <w:r>
        <w:t>:</w:t>
      </w:r>
    </w:p>
    <w:p w14:paraId="735CE1B6" w14:textId="2216FEB9" w:rsidR="00044105" w:rsidRDefault="004953C8" w:rsidP="00044105">
      <w:pPr>
        <w:pStyle w:val="Proposal"/>
        <w:widowControl w:val="0"/>
        <w:tabs>
          <w:tab w:val="left" w:pos="1304"/>
        </w:tabs>
        <w:overflowPunct/>
        <w:autoSpaceDE/>
        <w:autoSpaceDN/>
        <w:adjustRightInd/>
        <w:spacing w:after="0"/>
        <w:textAlignment w:val="auto"/>
        <w:rPr>
          <w:rFonts w:cs="Arial"/>
        </w:rPr>
      </w:pPr>
      <w:bookmarkStart w:id="72" w:name="_Toc118470749"/>
      <w:bookmarkStart w:id="73" w:name="_Toc131781692"/>
      <w:bookmarkStart w:id="74" w:name="_Toc142664878"/>
      <w:r>
        <w:t xml:space="preserve">Multiple sk counters associated with each SN are provided to UE </w:t>
      </w:r>
      <w:r>
        <w:rPr>
          <w:rFonts w:hint="eastAsia"/>
        </w:rPr>
        <w:t>in</w:t>
      </w:r>
      <w:r>
        <w:t xml:space="preserve"> </w:t>
      </w:r>
      <w:r w:rsidR="00162AA3">
        <w:t>subsequent CPAC</w:t>
      </w:r>
      <w:r>
        <w:t xml:space="preserve"> configuration.</w:t>
      </w:r>
      <w:bookmarkEnd w:id="72"/>
      <w:bookmarkEnd w:id="73"/>
      <w:bookmarkEnd w:id="74"/>
    </w:p>
    <w:p w14:paraId="513F6786" w14:textId="70E770BC" w:rsidR="00A663FB" w:rsidRPr="000C40A3" w:rsidRDefault="00223F1F" w:rsidP="00044105">
      <w:pPr>
        <w:pStyle w:val="Proposal"/>
        <w:widowControl w:val="0"/>
        <w:tabs>
          <w:tab w:val="left" w:pos="1304"/>
        </w:tabs>
        <w:overflowPunct/>
        <w:autoSpaceDE/>
        <w:autoSpaceDN/>
        <w:adjustRightInd/>
        <w:spacing w:after="0"/>
        <w:textAlignment w:val="auto"/>
        <w:rPr>
          <w:rFonts w:cs="Arial"/>
        </w:rPr>
      </w:pPr>
      <w:bookmarkStart w:id="75" w:name="_Toc142664879"/>
      <w:r>
        <w:rPr>
          <w:rFonts w:cs="Arial"/>
        </w:rPr>
        <w:t>Upon inter-SN subsequent CPAC, UE performs key derivation with an unused SN counter.</w:t>
      </w:r>
      <w:bookmarkEnd w:id="75"/>
    </w:p>
    <w:p w14:paraId="4D4BFBFA" w14:textId="5211EAEA" w:rsidR="00044105" w:rsidRDefault="00134BBE" w:rsidP="00044105">
      <w:pPr>
        <w:rPr>
          <w:rFonts w:eastAsia="Arial Unicode MS"/>
        </w:rPr>
      </w:pPr>
      <w:r>
        <w:rPr>
          <w:rFonts w:eastAsia="Arial Unicode MS"/>
        </w:rPr>
        <w:t>There are still open issues related to SN counter maintenance and key derivation:</w:t>
      </w:r>
    </w:p>
    <w:p w14:paraId="265167DD" w14:textId="074393FB" w:rsidR="00134BBE" w:rsidRPr="00755FBB" w:rsidRDefault="00134BBE" w:rsidP="00134BBE">
      <w:pPr>
        <w:pStyle w:val="afc"/>
        <w:numPr>
          <w:ilvl w:val="0"/>
          <w:numId w:val="65"/>
        </w:numPr>
        <w:ind w:firstLineChars="0"/>
        <w:rPr>
          <w:rFonts w:eastAsia="Arial Unicode MS"/>
          <w:b/>
        </w:rPr>
      </w:pPr>
      <w:r w:rsidRPr="00755FBB">
        <w:rPr>
          <w:rFonts w:eastAsia="Arial Unicode MS"/>
          <w:b/>
        </w:rPr>
        <w:t>How UE maintains the preconfigured SK counters?</w:t>
      </w:r>
    </w:p>
    <w:p w14:paraId="5965F819" w14:textId="77777777" w:rsidR="00D00050" w:rsidRDefault="00D00050" w:rsidP="00134BBE">
      <w:pPr>
        <w:rPr>
          <w:rFonts w:eastAsia="Arial Unicode MS"/>
        </w:rPr>
      </w:pPr>
      <w:r>
        <w:rPr>
          <w:rFonts w:eastAsia="Arial Unicode MS" w:hint="eastAsia"/>
        </w:rPr>
        <w:t>M</w:t>
      </w:r>
      <w:r>
        <w:rPr>
          <w:rFonts w:eastAsia="Arial Unicode MS"/>
        </w:rPr>
        <w:t>N provides the SN counter values for subsequent inter-SN CPAC procedure key derivation, with the configured SN counters, UE shall store it along with subsequent CPAC configurations.</w:t>
      </w:r>
    </w:p>
    <w:p w14:paraId="714B5DAC" w14:textId="7086703E" w:rsidR="00134BBE" w:rsidRDefault="00D00050" w:rsidP="00D00050">
      <w:pPr>
        <w:pStyle w:val="Proposal"/>
        <w:widowControl w:val="0"/>
        <w:tabs>
          <w:tab w:val="left" w:pos="1304"/>
        </w:tabs>
        <w:overflowPunct/>
        <w:autoSpaceDE/>
        <w:autoSpaceDN/>
        <w:adjustRightInd/>
        <w:spacing w:after="0"/>
        <w:textAlignment w:val="auto"/>
        <w:rPr>
          <w:rFonts w:cs="Arial"/>
        </w:rPr>
      </w:pPr>
      <w:bookmarkStart w:id="76" w:name="_Toc142664880"/>
      <w:r w:rsidRPr="00755FBB">
        <w:rPr>
          <w:rFonts w:cs="Arial"/>
        </w:rPr>
        <w:t xml:space="preserve">UE </w:t>
      </w:r>
      <w:r w:rsidR="00C01AAF">
        <w:rPr>
          <w:rFonts w:cs="Arial"/>
        </w:rPr>
        <w:t>maintains</w:t>
      </w:r>
      <w:r w:rsidR="00C01AAF" w:rsidRPr="00755FBB">
        <w:rPr>
          <w:rFonts w:cs="Arial"/>
        </w:rPr>
        <w:t xml:space="preserve"> </w:t>
      </w:r>
      <w:r w:rsidRPr="00755FBB">
        <w:rPr>
          <w:rFonts w:cs="Arial"/>
        </w:rPr>
        <w:t>the preconfigured SK counters</w:t>
      </w:r>
      <w:r>
        <w:rPr>
          <w:rFonts w:cs="Arial"/>
        </w:rPr>
        <w:t xml:space="preserve"> </w:t>
      </w:r>
      <w:r w:rsidR="00C01AAF">
        <w:rPr>
          <w:rFonts w:cs="Arial"/>
        </w:rPr>
        <w:t xml:space="preserve">for </w:t>
      </w:r>
      <w:r>
        <w:rPr>
          <w:rFonts w:eastAsia="Arial Unicode MS"/>
        </w:rPr>
        <w:t>subsequent CPAC configuration.</w:t>
      </w:r>
      <w:bookmarkEnd w:id="76"/>
    </w:p>
    <w:p w14:paraId="05F9C3B5" w14:textId="77777777" w:rsidR="00D00050" w:rsidRPr="007C645E" w:rsidRDefault="00D00050" w:rsidP="00755FBB">
      <w:pPr>
        <w:pStyle w:val="Proposal"/>
        <w:widowControl w:val="0"/>
        <w:numPr>
          <w:ilvl w:val="0"/>
          <w:numId w:val="0"/>
        </w:numPr>
        <w:overflowPunct/>
        <w:autoSpaceDE/>
        <w:autoSpaceDN/>
        <w:adjustRightInd/>
        <w:spacing w:after="0"/>
        <w:textAlignment w:val="auto"/>
        <w:rPr>
          <w:rFonts w:cs="Arial"/>
        </w:rPr>
      </w:pPr>
    </w:p>
    <w:p w14:paraId="4ED7F968" w14:textId="31DFD4D4" w:rsidR="00134BBE" w:rsidRPr="00755FBB" w:rsidRDefault="00134BBE" w:rsidP="00134BBE">
      <w:pPr>
        <w:pStyle w:val="afc"/>
        <w:numPr>
          <w:ilvl w:val="0"/>
          <w:numId w:val="65"/>
        </w:numPr>
        <w:ind w:firstLineChars="0"/>
        <w:rPr>
          <w:rFonts w:eastAsia="Arial Unicode MS"/>
          <w:b/>
        </w:rPr>
      </w:pPr>
      <w:r w:rsidRPr="00755FBB">
        <w:rPr>
          <w:rFonts w:eastAsia="Arial Unicode MS"/>
          <w:b/>
        </w:rPr>
        <w:t>How to select the SK counter for key derivation among multiple pre-configured SK counter values?</w:t>
      </w:r>
    </w:p>
    <w:p w14:paraId="1DDC8029" w14:textId="77777777" w:rsidR="00134BBE" w:rsidRDefault="00134BBE" w:rsidP="00134BBE">
      <w:r>
        <w:rPr>
          <w:rFonts w:eastAsia="Arial Unicode MS"/>
        </w:rPr>
        <w:t xml:space="preserve">According to the principle of legacy SN counter maintenance at MN, SN counter shall be increased </w:t>
      </w:r>
      <w:r w:rsidRPr="003A2631">
        <w:t>monotonically</w:t>
      </w:r>
      <w:r>
        <w:t>:</w:t>
      </w:r>
    </w:p>
    <w:p w14:paraId="2F2D77C4" w14:textId="77777777" w:rsidR="00134BBE" w:rsidRDefault="00134BBE" w:rsidP="00134BBE">
      <w:pPr>
        <w:pBdr>
          <w:top w:val="single" w:sz="4" w:space="1" w:color="auto"/>
          <w:left w:val="single" w:sz="4" w:space="4" w:color="auto"/>
          <w:bottom w:val="single" w:sz="4" w:space="1" w:color="auto"/>
          <w:right w:val="single" w:sz="4" w:space="4" w:color="auto"/>
        </w:pBdr>
        <w:rPr>
          <w:rFonts w:eastAsia="Arial Unicode MS"/>
        </w:rPr>
      </w:pPr>
      <w:r w:rsidRPr="003A2631">
        <w:t>The MN shall set the S</w:t>
      </w:r>
      <w:r>
        <w:t>N</w:t>
      </w:r>
      <w:r w:rsidRPr="003A2631">
        <w:t xml:space="preserve"> Counter to ‘0’ when a new AS root key, K</w:t>
      </w:r>
      <w:r w:rsidRPr="003A2631">
        <w:rPr>
          <w:vertAlign w:val="subscript"/>
        </w:rPr>
        <w:t>NG-RAN</w:t>
      </w:r>
      <w:r w:rsidRPr="003A2631">
        <w:t xml:space="preserve">, in the associated </w:t>
      </w:r>
      <w:r>
        <w:t xml:space="preserve">5G </w:t>
      </w:r>
      <w:r w:rsidRPr="003A2631">
        <w:t>AS security context is established. The MN shall set the S</w:t>
      </w:r>
      <w:r>
        <w:t>N</w:t>
      </w:r>
      <w:r w:rsidRPr="003A2631">
        <w:t xml:space="preserve"> Counter to ‘1’ after the first calculated K</w:t>
      </w:r>
      <w:r w:rsidRPr="003A2631">
        <w:rPr>
          <w:vertAlign w:val="subscript"/>
        </w:rPr>
        <w:t>SN</w:t>
      </w:r>
      <w:r w:rsidRPr="003A2631">
        <w:t xml:space="preserve">, and </w:t>
      </w:r>
      <w:r w:rsidRPr="00372757">
        <w:rPr>
          <w:highlight w:val="yellow"/>
        </w:rPr>
        <w:t>monotonically increment it for each additional calculated K</w:t>
      </w:r>
      <w:r w:rsidRPr="00372757">
        <w:rPr>
          <w:highlight w:val="yellow"/>
          <w:vertAlign w:val="subscript"/>
        </w:rPr>
        <w:t>SN</w:t>
      </w:r>
      <w:r w:rsidRPr="003A2631">
        <w:t>. The S</w:t>
      </w:r>
      <w:r>
        <w:t>N</w:t>
      </w:r>
      <w:r w:rsidRPr="003A2631">
        <w:t xml:space="preserve"> Counter value '0' is used to calculate the first K</w:t>
      </w:r>
      <w:r w:rsidRPr="003A2631">
        <w:rPr>
          <w:vertAlign w:val="subscript"/>
        </w:rPr>
        <w:t>SN</w:t>
      </w:r>
      <w:r w:rsidRPr="003A2631">
        <w:t xml:space="preserve">. </w:t>
      </w:r>
    </w:p>
    <w:p w14:paraId="7E586FFE" w14:textId="4E8A8165" w:rsidR="00134BBE" w:rsidRDefault="00134BBE" w:rsidP="00134BBE">
      <w:pPr>
        <w:rPr>
          <w:rFonts w:eastAsia="Arial Unicode MS"/>
        </w:rPr>
      </w:pPr>
      <w:r>
        <w:rPr>
          <w:rFonts w:eastAsia="Arial Unicode MS"/>
        </w:rPr>
        <w:t>For subsequent CPAC, UE can follow similar way on SK counter selection. I</w:t>
      </w:r>
      <w:r>
        <w:t>f multiple sk_counter is preconfigured for subsequent CPAC, UE select the SK counter with increasing order for key derivation</w:t>
      </w:r>
      <w:r>
        <w:rPr>
          <w:rFonts w:eastAsia="Arial Unicode MS"/>
        </w:rPr>
        <w:t>.</w:t>
      </w:r>
    </w:p>
    <w:p w14:paraId="21CD62A7" w14:textId="420A3DEF" w:rsidR="00134BBE" w:rsidRPr="00A71C97" w:rsidRDefault="00134BBE" w:rsidP="00134BBE">
      <w:pPr>
        <w:pStyle w:val="Proposal"/>
        <w:widowControl w:val="0"/>
        <w:tabs>
          <w:tab w:val="left" w:pos="1304"/>
        </w:tabs>
        <w:overflowPunct/>
        <w:autoSpaceDE/>
        <w:autoSpaceDN/>
        <w:adjustRightInd/>
        <w:spacing w:after="0"/>
        <w:textAlignment w:val="auto"/>
        <w:rPr>
          <w:rFonts w:cs="Arial"/>
        </w:rPr>
      </w:pPr>
      <w:bookmarkStart w:id="77" w:name="_Toc118470750"/>
      <w:bookmarkStart w:id="78" w:name="_Toc131781693"/>
      <w:bookmarkStart w:id="79" w:name="_Toc142664881"/>
      <w:r>
        <w:rPr>
          <w:rFonts w:cs="Arial"/>
        </w:rPr>
        <w:t>UE selects the SK</w:t>
      </w:r>
      <w:r w:rsidRPr="000C40A3">
        <w:rPr>
          <w:rFonts w:cs="Arial"/>
        </w:rPr>
        <w:t xml:space="preserve"> counter</w:t>
      </w:r>
      <w:r>
        <w:rPr>
          <w:rFonts w:cs="Arial"/>
        </w:rPr>
        <w:t xml:space="preserve"> value with increasing order for security key update for subsequent CPAC.</w:t>
      </w:r>
      <w:bookmarkEnd w:id="77"/>
      <w:bookmarkEnd w:id="78"/>
      <w:bookmarkEnd w:id="79"/>
    </w:p>
    <w:p w14:paraId="72F485DB" w14:textId="77777777" w:rsidR="00134BBE" w:rsidRPr="00755FBB" w:rsidRDefault="00134BBE" w:rsidP="00755FBB">
      <w:pPr>
        <w:rPr>
          <w:rFonts w:eastAsia="Arial Unicode MS"/>
        </w:rPr>
      </w:pPr>
    </w:p>
    <w:p w14:paraId="5175C451" w14:textId="0319F49B" w:rsidR="00134BBE" w:rsidRPr="00755FBB" w:rsidRDefault="00134BBE" w:rsidP="00134BBE">
      <w:pPr>
        <w:pStyle w:val="afc"/>
        <w:numPr>
          <w:ilvl w:val="0"/>
          <w:numId w:val="65"/>
        </w:numPr>
        <w:ind w:firstLineChars="0"/>
        <w:rPr>
          <w:rFonts w:eastAsia="Arial Unicode MS"/>
          <w:b/>
        </w:rPr>
      </w:pPr>
      <w:r w:rsidRPr="00755FBB">
        <w:rPr>
          <w:rFonts w:eastAsia="Arial Unicode MS"/>
          <w:b/>
        </w:rPr>
        <w:lastRenderedPageBreak/>
        <w:t>How UE handle</w:t>
      </w:r>
      <w:r w:rsidR="005A6234">
        <w:rPr>
          <w:rFonts w:eastAsia="Arial Unicode MS"/>
          <w:b/>
        </w:rPr>
        <w:t>s</w:t>
      </w:r>
      <w:r w:rsidRPr="00755FBB">
        <w:rPr>
          <w:rFonts w:eastAsia="Arial Unicode MS"/>
          <w:b/>
        </w:rPr>
        <w:t xml:space="preserve"> the used SK counter value?</w:t>
      </w:r>
    </w:p>
    <w:p w14:paraId="2D2D7837" w14:textId="5392F05B" w:rsidR="00134BBE" w:rsidRPr="00134BBE" w:rsidRDefault="00134BBE" w:rsidP="00134BBE">
      <w:pPr>
        <w:rPr>
          <w:rFonts w:eastAsia="Arial Unicode MS"/>
        </w:rPr>
      </w:pPr>
      <w:r>
        <w:rPr>
          <w:rFonts w:eastAsia="Arial Unicode MS"/>
        </w:rPr>
        <w:t xml:space="preserve">As mentioned in SA3 LS, </w:t>
      </w:r>
      <w:r>
        <w:t xml:space="preserve">the UE derives the </w:t>
      </w:r>
      <w:r w:rsidR="005A6234" w:rsidRPr="00C0503E">
        <w:t>S-K</w:t>
      </w:r>
      <w:r w:rsidR="005A6234" w:rsidRPr="00C0503E">
        <w:rPr>
          <w:rStyle w:val="NOChar"/>
          <w:rFonts w:eastAsia="宋体"/>
          <w:vertAlign w:val="subscript"/>
        </w:rPr>
        <w:t>gNB</w:t>
      </w:r>
      <w:r>
        <w:t xml:space="preserve"> using the K</w:t>
      </w:r>
      <w:r w:rsidRPr="00975229">
        <w:rPr>
          <w:vertAlign w:val="subscript"/>
        </w:rPr>
        <w:t>gNB</w:t>
      </w:r>
      <w:r>
        <w:t xml:space="preserve"> together with an unused SN Counter value. For those SN counter values that have been used in previous CPAC procedures, UE shall consider them as invalid. </w:t>
      </w:r>
    </w:p>
    <w:p w14:paraId="2DF304FB" w14:textId="52943BFD" w:rsidR="00134BBE" w:rsidRDefault="00134BBE" w:rsidP="00134BBE">
      <w:pPr>
        <w:pStyle w:val="Proposal"/>
        <w:widowControl w:val="0"/>
        <w:tabs>
          <w:tab w:val="left" w:pos="1304"/>
        </w:tabs>
        <w:overflowPunct/>
        <w:autoSpaceDE/>
        <w:autoSpaceDN/>
        <w:adjustRightInd/>
        <w:spacing w:after="0"/>
        <w:textAlignment w:val="auto"/>
        <w:rPr>
          <w:rFonts w:cs="Arial"/>
        </w:rPr>
      </w:pPr>
      <w:bookmarkStart w:id="80" w:name="_Toc142664882"/>
      <w:r w:rsidRPr="00755FBB">
        <w:rPr>
          <w:rFonts w:cs="Arial"/>
        </w:rPr>
        <w:t>After sk_counter has been applied, UE considers the sk_counter as invalid.</w:t>
      </w:r>
      <w:bookmarkEnd w:id="80"/>
      <w:r w:rsidRPr="00755FBB">
        <w:rPr>
          <w:rFonts w:cs="Arial"/>
        </w:rPr>
        <w:t xml:space="preserve"> </w:t>
      </w:r>
    </w:p>
    <w:p w14:paraId="72F8B693" w14:textId="77777777" w:rsidR="00134BBE" w:rsidRPr="007C645E" w:rsidRDefault="00134BBE" w:rsidP="00755FBB">
      <w:pPr>
        <w:pStyle w:val="Proposal"/>
        <w:widowControl w:val="0"/>
        <w:numPr>
          <w:ilvl w:val="0"/>
          <w:numId w:val="0"/>
        </w:numPr>
        <w:overflowPunct/>
        <w:autoSpaceDE/>
        <w:autoSpaceDN/>
        <w:adjustRightInd/>
        <w:spacing w:after="0"/>
        <w:textAlignment w:val="auto"/>
        <w:rPr>
          <w:rFonts w:cs="Arial"/>
        </w:rPr>
      </w:pPr>
    </w:p>
    <w:p w14:paraId="146E0234" w14:textId="71A06790" w:rsidR="00134BBE" w:rsidRPr="00755FBB" w:rsidRDefault="00134BBE" w:rsidP="00134BBE">
      <w:pPr>
        <w:pStyle w:val="afc"/>
        <w:numPr>
          <w:ilvl w:val="0"/>
          <w:numId w:val="65"/>
        </w:numPr>
        <w:ind w:firstLineChars="0"/>
        <w:rPr>
          <w:rFonts w:eastAsia="Arial Unicode MS"/>
          <w:b/>
        </w:rPr>
      </w:pPr>
      <w:r w:rsidRPr="00755FBB">
        <w:rPr>
          <w:rFonts w:eastAsia="Arial Unicode MS"/>
          <w:b/>
        </w:rPr>
        <w:t>How to differentiate inter-SN and intra-SN scenario?</w:t>
      </w:r>
    </w:p>
    <w:p w14:paraId="71D1CDCF" w14:textId="5A051ADA" w:rsidR="00134BBE" w:rsidRPr="003B4DF7" w:rsidRDefault="00134BBE" w:rsidP="00134BBE">
      <w:pPr>
        <w:rPr>
          <w:rFonts w:eastAsia="Arial Unicode MS"/>
        </w:rPr>
      </w:pPr>
      <w:r w:rsidRPr="003B4DF7">
        <w:rPr>
          <w:rFonts w:eastAsia="Arial Unicode MS"/>
        </w:rPr>
        <w:t>As we know, UE is required to update the security key if PDCP anchor changes</w:t>
      </w:r>
      <w:r>
        <w:rPr>
          <w:rFonts w:eastAsia="Arial Unicode MS"/>
        </w:rPr>
        <w:t>, i.e. inter-SN</w:t>
      </w:r>
      <w:r w:rsidR="00344156">
        <w:rPr>
          <w:rFonts w:eastAsia="Arial Unicode MS"/>
        </w:rPr>
        <w:t xml:space="preserve"> CPAC</w:t>
      </w:r>
      <w:r>
        <w:rPr>
          <w:rFonts w:eastAsia="Arial Unicode MS"/>
        </w:rPr>
        <w:t>. With the UE movement,</w:t>
      </w:r>
      <w:r w:rsidRPr="00F63C58">
        <w:rPr>
          <w:rFonts w:eastAsia="Arial Unicode MS"/>
        </w:rPr>
        <w:t xml:space="preserve"> </w:t>
      </w:r>
      <w:r>
        <w:rPr>
          <w:rFonts w:eastAsia="Arial Unicode MS"/>
        </w:rPr>
        <w:t>t</w:t>
      </w:r>
      <w:r w:rsidRPr="00F63C58">
        <w:rPr>
          <w:rFonts w:eastAsia="Arial Unicode MS"/>
        </w:rPr>
        <w:t xml:space="preserve">he relationship (i.e., </w:t>
      </w:r>
      <w:r>
        <w:rPr>
          <w:rFonts w:eastAsia="Arial Unicode MS"/>
        </w:rPr>
        <w:t>inter-SN and intra-SN</w:t>
      </w:r>
      <w:r w:rsidRPr="00F63C58">
        <w:rPr>
          <w:rFonts w:eastAsia="Arial Unicode MS"/>
        </w:rPr>
        <w:t xml:space="preserve">) between source </w:t>
      </w:r>
      <w:r>
        <w:rPr>
          <w:rFonts w:eastAsia="Arial Unicode MS"/>
        </w:rPr>
        <w:t>ps</w:t>
      </w:r>
      <w:r w:rsidRPr="00F63C58">
        <w:rPr>
          <w:rFonts w:eastAsia="Arial Unicode MS"/>
        </w:rPr>
        <w:t xml:space="preserve">cell and target </w:t>
      </w:r>
      <w:r>
        <w:rPr>
          <w:rFonts w:eastAsia="Arial Unicode MS"/>
        </w:rPr>
        <w:t>ps</w:t>
      </w:r>
      <w:r w:rsidRPr="00F63C58">
        <w:rPr>
          <w:rFonts w:eastAsia="Arial Unicode MS"/>
        </w:rPr>
        <w:t xml:space="preserve">cell is unfixed. Considering UE has no knowledge of </w:t>
      </w:r>
      <w:r w:rsidR="0015222E">
        <w:rPr>
          <w:rFonts w:eastAsia="Arial Unicode MS"/>
        </w:rPr>
        <w:t>SN</w:t>
      </w:r>
      <w:r w:rsidRPr="00F63C58">
        <w:rPr>
          <w:rFonts w:eastAsia="Arial Unicode MS"/>
        </w:rPr>
        <w:t xml:space="preserve"> deployment, and NW cannot predict UE movement, inclusion of the </w:t>
      </w:r>
      <w:r w:rsidRPr="004E2149">
        <w:rPr>
          <w:rFonts w:cs="Arial"/>
        </w:rPr>
        <w:t>inter-SN or intra-SN</w:t>
      </w:r>
      <w:r w:rsidRPr="00F63C58">
        <w:rPr>
          <w:rFonts w:eastAsia="Arial Unicode MS"/>
        </w:rPr>
        <w:t xml:space="preserve"> indication in </w:t>
      </w:r>
      <w:r>
        <w:rPr>
          <w:rFonts w:eastAsia="Arial Unicode MS"/>
        </w:rPr>
        <w:t>candidate cell configuration</w:t>
      </w:r>
      <w:r w:rsidRPr="00F63C58">
        <w:rPr>
          <w:rFonts w:eastAsia="Arial Unicode MS"/>
        </w:rPr>
        <w:t xml:space="preserve"> is necessa</w:t>
      </w:r>
      <w:r>
        <w:rPr>
          <w:rFonts w:eastAsia="Arial Unicode MS"/>
        </w:rPr>
        <w:t>ry.</w:t>
      </w:r>
      <w:r w:rsidR="004161FF">
        <w:rPr>
          <w:rFonts w:eastAsia="Arial Unicode MS"/>
        </w:rPr>
        <w:t xml:space="preserve"> </w:t>
      </w:r>
      <w:r w:rsidR="006905EB">
        <w:rPr>
          <w:rFonts w:hint="eastAsia"/>
        </w:rPr>
        <w:t>The</w:t>
      </w:r>
      <w:r w:rsidR="006905EB">
        <w:t xml:space="preserve"> </w:t>
      </w:r>
      <w:r w:rsidR="006905EB">
        <w:rPr>
          <w:rFonts w:hint="eastAsia"/>
        </w:rPr>
        <w:t>indication</w:t>
      </w:r>
      <w:r w:rsidR="006905EB">
        <w:t xml:space="preserve"> </w:t>
      </w:r>
      <w:r w:rsidR="006905EB">
        <w:rPr>
          <w:rFonts w:hint="eastAsia"/>
        </w:rPr>
        <w:t>may</w:t>
      </w:r>
      <w:r w:rsidR="006905EB">
        <w:t xml:space="preserve"> </w:t>
      </w:r>
      <w:r w:rsidR="006905EB">
        <w:rPr>
          <w:rFonts w:hint="eastAsia"/>
        </w:rPr>
        <w:t>be</w:t>
      </w:r>
      <w:r w:rsidR="006905EB">
        <w:t xml:space="preserve"> </w:t>
      </w:r>
      <w:r w:rsidR="006905EB">
        <w:rPr>
          <w:rFonts w:hint="eastAsia"/>
        </w:rPr>
        <w:t>also</w:t>
      </w:r>
      <w:r w:rsidR="006905EB">
        <w:t xml:space="preserve"> </w:t>
      </w:r>
      <w:r w:rsidR="006905EB">
        <w:rPr>
          <w:rFonts w:hint="eastAsia"/>
        </w:rPr>
        <w:t>needed</w:t>
      </w:r>
      <w:r w:rsidR="006905EB">
        <w:t xml:space="preserve"> </w:t>
      </w:r>
      <w:r w:rsidR="006905EB">
        <w:rPr>
          <w:rFonts w:hint="eastAsia"/>
        </w:rPr>
        <w:t>to</w:t>
      </w:r>
      <w:r w:rsidR="006905EB">
        <w:t xml:space="preserve"> </w:t>
      </w:r>
      <w:r w:rsidR="006905EB">
        <w:rPr>
          <w:rFonts w:hint="eastAsia"/>
        </w:rPr>
        <w:t>configuration</w:t>
      </w:r>
      <w:r w:rsidR="006905EB">
        <w:t xml:space="preserve"> </w:t>
      </w:r>
      <w:r w:rsidR="006905EB">
        <w:rPr>
          <w:rFonts w:hint="eastAsia"/>
        </w:rPr>
        <w:t>sk</w:t>
      </w:r>
      <w:r w:rsidR="006905EB">
        <w:t xml:space="preserve"> </w:t>
      </w:r>
      <w:r w:rsidR="006905EB">
        <w:rPr>
          <w:rFonts w:hint="eastAsia"/>
        </w:rPr>
        <w:t>counters.</w:t>
      </w:r>
      <w:r w:rsidR="006905EB">
        <w:t xml:space="preserve"> For example, the indication can work as the pointer between candidate cells and the sk counters that can be used.</w:t>
      </w:r>
    </w:p>
    <w:p w14:paraId="31B1E13F" w14:textId="1B671AA4" w:rsidR="00134BBE" w:rsidRPr="007C645E" w:rsidRDefault="00134BBE" w:rsidP="00755FBB">
      <w:pPr>
        <w:pStyle w:val="Proposal"/>
        <w:widowControl w:val="0"/>
        <w:tabs>
          <w:tab w:val="left" w:pos="1304"/>
        </w:tabs>
        <w:overflowPunct/>
        <w:autoSpaceDE/>
        <w:autoSpaceDN/>
        <w:adjustRightInd/>
        <w:spacing w:after="0"/>
        <w:textAlignment w:val="auto"/>
        <w:rPr>
          <w:rFonts w:cs="Arial"/>
        </w:rPr>
      </w:pPr>
      <w:bookmarkStart w:id="81" w:name="_Toc131781695"/>
      <w:bookmarkStart w:id="82" w:name="_Toc142664883"/>
      <w:r>
        <w:rPr>
          <w:rFonts w:cs="Arial"/>
        </w:rPr>
        <w:t>Introduce</w:t>
      </w:r>
      <w:r w:rsidR="004161FF">
        <w:rPr>
          <w:rFonts w:cs="Arial" w:hint="eastAsia"/>
        </w:rPr>
        <w:t>“</w:t>
      </w:r>
      <w:r w:rsidR="004161FF" w:rsidRPr="004E2149">
        <w:rPr>
          <w:rFonts w:cs="Arial"/>
        </w:rPr>
        <w:t>inter-SN</w:t>
      </w:r>
      <w:r w:rsidR="004161FF">
        <w:rPr>
          <w:rFonts w:cs="Arial"/>
        </w:rPr>
        <w:t>/</w:t>
      </w:r>
      <w:r w:rsidR="004161FF" w:rsidRPr="004E2149">
        <w:rPr>
          <w:rFonts w:cs="Arial"/>
        </w:rPr>
        <w:t>intra-SN</w:t>
      </w:r>
      <w:r w:rsidR="004161FF">
        <w:rPr>
          <w:rFonts w:cs="Arial" w:hint="eastAsia"/>
        </w:rPr>
        <w:t>”</w:t>
      </w:r>
      <w:r w:rsidRPr="004E2149">
        <w:rPr>
          <w:rFonts w:cs="Arial"/>
        </w:rPr>
        <w:t xml:space="preserve">indication </w:t>
      </w:r>
      <w:r w:rsidR="004161FF">
        <w:rPr>
          <w:rFonts w:cs="Arial" w:hint="eastAsia"/>
        </w:rPr>
        <w:t>to</w:t>
      </w:r>
      <w:r w:rsidR="004161FF">
        <w:rPr>
          <w:rFonts w:cs="Arial"/>
        </w:rPr>
        <w:t xml:space="preserve"> determine whether to perform key update </w:t>
      </w:r>
      <w:r>
        <w:rPr>
          <w:rFonts w:cs="Arial"/>
        </w:rPr>
        <w:t xml:space="preserve"> for </w:t>
      </w:r>
      <w:r w:rsidR="004161FF">
        <w:rPr>
          <w:rFonts w:cs="Arial" w:hint="eastAsia"/>
        </w:rPr>
        <w:t>subsequent</w:t>
      </w:r>
      <w:r w:rsidR="004161FF">
        <w:rPr>
          <w:rFonts w:cs="Arial"/>
        </w:rPr>
        <w:t xml:space="preserve"> CPAC</w:t>
      </w:r>
      <w:r>
        <w:rPr>
          <w:rFonts w:cs="Arial"/>
        </w:rPr>
        <w:t>.</w:t>
      </w:r>
      <w:bookmarkEnd w:id="81"/>
      <w:bookmarkEnd w:id="82"/>
    </w:p>
    <w:p w14:paraId="4D3C46A5" w14:textId="77777777" w:rsidR="008E065E" w:rsidRPr="00BE6746" w:rsidRDefault="00C01F33" w:rsidP="001131BE">
      <w:pPr>
        <w:pStyle w:val="1"/>
        <w:spacing w:line="276" w:lineRule="auto"/>
      </w:pPr>
      <w:r w:rsidRPr="00BE6746">
        <w:t>Conclusion</w:t>
      </w:r>
    </w:p>
    <w:p w14:paraId="1C6EFBDE" w14:textId="4AA92CF6" w:rsidR="0031430C" w:rsidRPr="00BE6746" w:rsidRDefault="0031430C" w:rsidP="000950B5">
      <w:pPr>
        <w:spacing w:line="276" w:lineRule="auto"/>
        <w:rPr>
          <w:rFonts w:cs="Arial"/>
        </w:rPr>
      </w:pPr>
      <w:r w:rsidRPr="00BE6746">
        <w:rPr>
          <w:rFonts w:cs="Arial"/>
        </w:rPr>
        <w:t>Based on the discussion above, we have the following proposals:</w:t>
      </w:r>
    </w:p>
    <w:bookmarkStart w:id="83" w:name="_GoBack"/>
    <w:bookmarkEnd w:id="83"/>
    <w:p w14:paraId="2EB728A7" w14:textId="7E9CD044" w:rsidR="00AA2D51"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2664861" w:history="1">
        <w:r w:rsidR="00AA2D51" w:rsidRPr="00970108">
          <w:rPr>
            <w:rStyle w:val="af2"/>
            <w:rFonts w:cs="Arial"/>
          </w:rPr>
          <w:t>Proposal 1</w:t>
        </w:r>
        <w:r w:rsidR="00AA2D51">
          <w:rPr>
            <w:rFonts w:asciiTheme="minorHAnsi" w:eastAsiaTheme="minorEastAsia" w:hAnsiTheme="minorHAnsi" w:cstheme="minorBidi"/>
            <w:b w:val="0"/>
            <w:kern w:val="2"/>
            <w:sz w:val="21"/>
            <w:szCs w:val="22"/>
            <w:lang w:val="en-US"/>
          </w:rPr>
          <w:tab/>
        </w:r>
        <w:r w:rsidR="00AA2D51" w:rsidRPr="00970108">
          <w:rPr>
            <w:rStyle w:val="af2"/>
            <w:rFonts w:cs="Arial"/>
          </w:rPr>
          <w:t>Explicit indication is introduced to differentiate whether the candidate cell is a subsequent CPAC candidate or R16/R17 CPAC candidate. And the indication is provided per candidate cell.</w:t>
        </w:r>
      </w:hyperlink>
    </w:p>
    <w:p w14:paraId="439F6968" w14:textId="3F211BFF" w:rsidR="00AA2D51" w:rsidRDefault="00AA2D51">
      <w:pPr>
        <w:pStyle w:val="TOC1"/>
        <w:rPr>
          <w:rFonts w:asciiTheme="minorHAnsi" w:eastAsiaTheme="minorEastAsia" w:hAnsiTheme="minorHAnsi" w:cstheme="minorBidi"/>
          <w:b w:val="0"/>
          <w:kern w:val="2"/>
          <w:sz w:val="21"/>
          <w:szCs w:val="22"/>
          <w:lang w:val="en-US"/>
        </w:rPr>
      </w:pPr>
      <w:hyperlink w:anchor="_Toc142664862" w:history="1">
        <w:r w:rsidRPr="00970108">
          <w:rPr>
            <w:rStyle w:val="af2"/>
          </w:rPr>
          <w:t>Proposal 2</w:t>
        </w:r>
        <w:r>
          <w:rPr>
            <w:rFonts w:asciiTheme="minorHAnsi" w:eastAsiaTheme="minorEastAsia" w:hAnsiTheme="minorHAnsi" w:cstheme="minorBidi"/>
            <w:b w:val="0"/>
            <w:kern w:val="2"/>
            <w:sz w:val="21"/>
            <w:szCs w:val="22"/>
            <w:lang w:val="en-US"/>
          </w:rPr>
          <w:tab/>
        </w:r>
        <w:r w:rsidRPr="00970108">
          <w:rPr>
            <w:rStyle w:val="af2"/>
          </w:rPr>
          <w:t>UE autonomously releases the subsequent CPAC configurations in the following cases: upon RRC re-establishment and upon going to RRC_IDLE.</w:t>
        </w:r>
      </w:hyperlink>
    </w:p>
    <w:p w14:paraId="559B9358" w14:textId="36F94881" w:rsidR="00AA2D51" w:rsidRDefault="00AA2D51">
      <w:pPr>
        <w:pStyle w:val="TOC1"/>
        <w:rPr>
          <w:rFonts w:asciiTheme="minorHAnsi" w:eastAsiaTheme="minorEastAsia" w:hAnsiTheme="minorHAnsi" w:cstheme="minorBidi"/>
          <w:b w:val="0"/>
          <w:kern w:val="2"/>
          <w:sz w:val="21"/>
          <w:szCs w:val="22"/>
          <w:lang w:val="en-US"/>
        </w:rPr>
      </w:pPr>
      <w:hyperlink w:anchor="_Toc142664863" w:history="1">
        <w:r w:rsidRPr="00970108">
          <w:rPr>
            <w:rStyle w:val="af2"/>
          </w:rPr>
          <w:t>Proposal 3</w:t>
        </w:r>
        <w:r>
          <w:rPr>
            <w:rFonts w:asciiTheme="minorHAnsi" w:eastAsiaTheme="minorEastAsia" w:hAnsiTheme="minorHAnsi" w:cstheme="minorBidi"/>
            <w:b w:val="0"/>
            <w:kern w:val="2"/>
            <w:sz w:val="21"/>
            <w:szCs w:val="22"/>
            <w:lang w:val="en-US"/>
          </w:rPr>
          <w:tab/>
        </w:r>
        <w:r w:rsidRPr="00970108">
          <w:rPr>
            <w:rStyle w:val="af2"/>
          </w:rPr>
          <w:t>UE relies on NW indication to release the subsequent CPAC configuration in the following cases: upon SCG is released, upon reception of RRC release and upon intra-MN Pcell change.</w:t>
        </w:r>
      </w:hyperlink>
    </w:p>
    <w:p w14:paraId="4C708BA2" w14:textId="25F8E6CF" w:rsidR="00AA2D51" w:rsidRDefault="00AA2D51">
      <w:pPr>
        <w:pStyle w:val="TOC1"/>
        <w:rPr>
          <w:rFonts w:asciiTheme="minorHAnsi" w:eastAsiaTheme="minorEastAsia" w:hAnsiTheme="minorHAnsi" w:cstheme="minorBidi"/>
          <w:b w:val="0"/>
          <w:kern w:val="2"/>
          <w:sz w:val="21"/>
          <w:szCs w:val="22"/>
          <w:lang w:val="en-US"/>
        </w:rPr>
      </w:pPr>
      <w:hyperlink w:anchor="_Toc142664864" w:history="1">
        <w:r w:rsidRPr="00970108">
          <w:rPr>
            <w:rStyle w:val="af2"/>
          </w:rPr>
          <w:t>Proposal 4</w:t>
        </w:r>
        <w:r>
          <w:rPr>
            <w:rFonts w:asciiTheme="minorHAnsi" w:eastAsiaTheme="minorEastAsia" w:hAnsiTheme="minorHAnsi" w:cstheme="minorBidi"/>
            <w:b w:val="0"/>
            <w:kern w:val="2"/>
            <w:sz w:val="21"/>
            <w:szCs w:val="22"/>
            <w:lang w:val="en-US"/>
          </w:rPr>
          <w:tab/>
        </w:r>
        <w:r w:rsidRPr="00970108">
          <w:rPr>
            <w:rStyle w:val="af2"/>
          </w:rPr>
          <w:t xml:space="preserve">RAN2 further study whether the subsequent CPAC configuration is released by 1-bit indicator or legacy </w:t>
        </w:r>
        <w:r w:rsidRPr="00970108">
          <w:rPr>
            <w:rStyle w:val="af2"/>
            <w:i/>
          </w:rPr>
          <w:t>condReconfigToRemoveList</w:t>
        </w:r>
        <w:r w:rsidRPr="00970108">
          <w:rPr>
            <w:rStyle w:val="af2"/>
          </w:rPr>
          <w:t>.</w:t>
        </w:r>
      </w:hyperlink>
    </w:p>
    <w:p w14:paraId="14A99893" w14:textId="27927E7B" w:rsidR="00AA2D51" w:rsidRDefault="00AA2D51">
      <w:pPr>
        <w:pStyle w:val="TOC1"/>
        <w:rPr>
          <w:rFonts w:asciiTheme="minorHAnsi" w:eastAsiaTheme="minorEastAsia" w:hAnsiTheme="minorHAnsi" w:cstheme="minorBidi"/>
          <w:b w:val="0"/>
          <w:kern w:val="2"/>
          <w:sz w:val="21"/>
          <w:szCs w:val="22"/>
          <w:lang w:val="en-US"/>
        </w:rPr>
      </w:pPr>
      <w:hyperlink w:anchor="_Toc142664865" w:history="1">
        <w:r w:rsidRPr="00970108">
          <w:rPr>
            <w:rStyle w:val="af2"/>
            <w:rFonts w:cs="Arial"/>
            <w:lang w:val="en-US"/>
          </w:rPr>
          <w:t>Proposal 5</w:t>
        </w:r>
        <w:r>
          <w:rPr>
            <w:rFonts w:asciiTheme="minorHAnsi" w:eastAsiaTheme="minorEastAsia" w:hAnsiTheme="minorHAnsi" w:cstheme="minorBidi"/>
            <w:b w:val="0"/>
            <w:kern w:val="2"/>
            <w:sz w:val="21"/>
            <w:szCs w:val="22"/>
            <w:lang w:val="en-US"/>
          </w:rPr>
          <w:tab/>
        </w:r>
        <w:r w:rsidRPr="00970108">
          <w:rPr>
            <w:rStyle w:val="af2"/>
            <w:rFonts w:cs="Arial"/>
            <w:lang w:val="en-US"/>
          </w:rPr>
          <w:t>CPC conditional configuration can be used for CPA.</w:t>
        </w:r>
      </w:hyperlink>
    </w:p>
    <w:p w14:paraId="494F0742" w14:textId="53C34D2A" w:rsidR="00AA2D51" w:rsidRDefault="00AA2D51">
      <w:pPr>
        <w:pStyle w:val="TOC1"/>
        <w:rPr>
          <w:rFonts w:asciiTheme="minorHAnsi" w:eastAsiaTheme="minorEastAsia" w:hAnsiTheme="minorHAnsi" w:cstheme="minorBidi"/>
          <w:b w:val="0"/>
          <w:kern w:val="2"/>
          <w:sz w:val="21"/>
          <w:szCs w:val="22"/>
          <w:lang w:val="en-US"/>
        </w:rPr>
      </w:pPr>
      <w:hyperlink w:anchor="_Toc142664866" w:history="1">
        <w:r w:rsidRPr="00970108">
          <w:rPr>
            <w:rStyle w:val="af2"/>
            <w:rFonts w:cs="Arial"/>
            <w:lang w:val="en-US"/>
          </w:rPr>
          <w:t>Proposal 6</w:t>
        </w:r>
        <w:r>
          <w:rPr>
            <w:rFonts w:asciiTheme="minorHAnsi" w:eastAsiaTheme="minorEastAsia" w:hAnsiTheme="minorHAnsi" w:cstheme="minorBidi"/>
            <w:b w:val="0"/>
            <w:kern w:val="2"/>
            <w:sz w:val="21"/>
            <w:szCs w:val="22"/>
            <w:lang w:val="en-US"/>
          </w:rPr>
          <w:tab/>
        </w:r>
        <w:r w:rsidRPr="00970108">
          <w:rPr>
            <w:rStyle w:val="af2"/>
            <w:rFonts w:cs="Arial"/>
            <w:lang w:val="en-US"/>
          </w:rPr>
          <w:t>CPA/CPC can be used for subsequent CPC/CPA by default, i.e., no additional indication is introduced.</w:t>
        </w:r>
      </w:hyperlink>
    </w:p>
    <w:p w14:paraId="77D6503B" w14:textId="2F6E79DC" w:rsidR="00AA2D51" w:rsidRDefault="00AA2D51">
      <w:pPr>
        <w:pStyle w:val="TOC1"/>
        <w:rPr>
          <w:rFonts w:asciiTheme="minorHAnsi" w:eastAsiaTheme="minorEastAsia" w:hAnsiTheme="minorHAnsi" w:cstheme="minorBidi"/>
          <w:b w:val="0"/>
          <w:kern w:val="2"/>
          <w:sz w:val="21"/>
          <w:szCs w:val="22"/>
          <w:lang w:val="en-US"/>
        </w:rPr>
      </w:pPr>
      <w:hyperlink w:anchor="_Toc142664867" w:history="1">
        <w:r w:rsidRPr="00970108">
          <w:rPr>
            <w:rStyle w:val="af2"/>
            <w:rFonts w:cs="Arial"/>
            <w:lang w:val="en-US"/>
          </w:rPr>
          <w:t>Proposal 7</w:t>
        </w:r>
        <w:r>
          <w:rPr>
            <w:rFonts w:asciiTheme="minorHAnsi" w:eastAsiaTheme="minorEastAsia" w:hAnsiTheme="minorHAnsi" w:cstheme="minorBidi"/>
            <w:b w:val="0"/>
            <w:kern w:val="2"/>
            <w:sz w:val="21"/>
            <w:szCs w:val="22"/>
            <w:lang w:val="en-US"/>
          </w:rPr>
          <w:tab/>
        </w:r>
        <w:r w:rsidRPr="00970108">
          <w:rPr>
            <w:rStyle w:val="af2"/>
            <w:rFonts w:cs="Arial"/>
            <w:lang w:val="en-US"/>
          </w:rPr>
          <w:t>UE follow legacy to perform compliance check, i.e. it is up to UE implementation to perform compliance check upon reception of the subsequent CPAC configuration or upon CPA/CPC execution.</w:t>
        </w:r>
      </w:hyperlink>
    </w:p>
    <w:p w14:paraId="73D0DECB" w14:textId="5968D539" w:rsidR="00AA2D51" w:rsidRDefault="00AA2D51">
      <w:pPr>
        <w:pStyle w:val="TOC1"/>
        <w:rPr>
          <w:rFonts w:asciiTheme="minorHAnsi" w:eastAsiaTheme="minorEastAsia" w:hAnsiTheme="minorHAnsi" w:cstheme="minorBidi"/>
          <w:b w:val="0"/>
          <w:kern w:val="2"/>
          <w:sz w:val="21"/>
          <w:szCs w:val="22"/>
          <w:lang w:val="en-US"/>
        </w:rPr>
      </w:pPr>
      <w:hyperlink w:anchor="_Toc142664868" w:history="1">
        <w:r w:rsidRPr="00970108">
          <w:rPr>
            <w:rStyle w:val="af2"/>
            <w:rFonts w:cs="Arial"/>
          </w:rPr>
          <w:t>Proposal 8</w:t>
        </w:r>
        <w:r>
          <w:rPr>
            <w:rFonts w:asciiTheme="minorHAnsi" w:eastAsiaTheme="minorEastAsia" w:hAnsiTheme="minorHAnsi" w:cstheme="minorBidi"/>
            <w:b w:val="0"/>
            <w:kern w:val="2"/>
            <w:sz w:val="21"/>
            <w:szCs w:val="22"/>
            <w:lang w:val="en-US"/>
          </w:rPr>
          <w:tab/>
        </w:r>
        <w:r w:rsidRPr="00970108">
          <w:rPr>
            <w:rStyle w:val="af2"/>
            <w:rFonts w:cs="Arial"/>
          </w:rPr>
          <w:t>RRC reconfiguration message is used to provide reference configuration. And the reference configuration can include MCG config.</w:t>
        </w:r>
      </w:hyperlink>
    </w:p>
    <w:p w14:paraId="2EFFF939" w14:textId="215DE866" w:rsidR="00AA2D51" w:rsidRDefault="00AA2D51">
      <w:pPr>
        <w:pStyle w:val="TOC1"/>
        <w:rPr>
          <w:rFonts w:asciiTheme="minorHAnsi" w:eastAsiaTheme="minorEastAsia" w:hAnsiTheme="minorHAnsi" w:cstheme="minorBidi"/>
          <w:b w:val="0"/>
          <w:kern w:val="2"/>
          <w:sz w:val="21"/>
          <w:szCs w:val="22"/>
          <w:lang w:val="en-US"/>
        </w:rPr>
      </w:pPr>
      <w:hyperlink w:anchor="_Toc142664869" w:history="1">
        <w:r w:rsidRPr="00970108">
          <w:rPr>
            <w:rStyle w:val="af2"/>
            <w:rFonts w:cs="Arial"/>
          </w:rPr>
          <w:t>Proposal 9</w:t>
        </w:r>
        <w:r>
          <w:rPr>
            <w:rFonts w:asciiTheme="minorHAnsi" w:eastAsiaTheme="minorEastAsia" w:hAnsiTheme="minorHAnsi" w:cstheme="minorBidi"/>
            <w:b w:val="0"/>
            <w:kern w:val="2"/>
            <w:sz w:val="21"/>
            <w:szCs w:val="22"/>
            <w:lang w:val="en-US"/>
          </w:rPr>
          <w:tab/>
        </w:r>
        <w:r w:rsidRPr="00970108">
          <w:rPr>
            <w:rStyle w:val="af2"/>
            <w:rFonts w:cs="Arial"/>
          </w:rPr>
          <w:t>Reference configuration is initially generated by the node that triggers the subsequent CPAC procedure.</w:t>
        </w:r>
      </w:hyperlink>
    </w:p>
    <w:p w14:paraId="2D08D3B4" w14:textId="3AC8264E" w:rsidR="00AA2D51" w:rsidRDefault="00AA2D51">
      <w:pPr>
        <w:pStyle w:val="TOC1"/>
        <w:rPr>
          <w:rFonts w:asciiTheme="minorHAnsi" w:eastAsiaTheme="minorEastAsia" w:hAnsiTheme="minorHAnsi" w:cstheme="minorBidi"/>
          <w:b w:val="0"/>
          <w:kern w:val="2"/>
          <w:sz w:val="21"/>
          <w:szCs w:val="22"/>
          <w:lang w:val="en-US"/>
        </w:rPr>
      </w:pPr>
      <w:hyperlink w:anchor="_Toc142664870" w:history="1">
        <w:r w:rsidRPr="00970108">
          <w:rPr>
            <w:rStyle w:val="af2"/>
            <w:rFonts w:cs="Arial"/>
          </w:rPr>
          <w:t>Proposal 10</w:t>
        </w:r>
        <w:r>
          <w:rPr>
            <w:rFonts w:asciiTheme="minorHAnsi" w:eastAsiaTheme="minorEastAsia" w:hAnsiTheme="minorHAnsi" w:cstheme="minorBidi"/>
            <w:b w:val="0"/>
            <w:kern w:val="2"/>
            <w:sz w:val="21"/>
            <w:szCs w:val="22"/>
            <w:lang w:val="en-US"/>
          </w:rPr>
          <w:tab/>
        </w:r>
        <w:r w:rsidRPr="00970108">
          <w:rPr>
            <w:rStyle w:val="af2"/>
            <w:rFonts w:cs="Arial"/>
          </w:rPr>
          <w:t>Reference configuration update based on delta config is not supported.</w:t>
        </w:r>
      </w:hyperlink>
    </w:p>
    <w:p w14:paraId="46AE6B9E" w14:textId="58E7B379" w:rsidR="00AA2D51" w:rsidRDefault="00AA2D51">
      <w:pPr>
        <w:pStyle w:val="TOC1"/>
        <w:rPr>
          <w:rFonts w:asciiTheme="minorHAnsi" w:eastAsiaTheme="minorEastAsia" w:hAnsiTheme="minorHAnsi" w:cstheme="minorBidi"/>
          <w:b w:val="0"/>
          <w:kern w:val="2"/>
          <w:sz w:val="21"/>
          <w:szCs w:val="22"/>
          <w:lang w:val="en-US"/>
        </w:rPr>
      </w:pPr>
      <w:hyperlink w:anchor="_Toc142664871" w:history="1">
        <w:r w:rsidRPr="00970108">
          <w:rPr>
            <w:rStyle w:val="af2"/>
            <w:rFonts w:cs="Arial"/>
          </w:rPr>
          <w:t>Proposal 11</w:t>
        </w:r>
        <w:r>
          <w:rPr>
            <w:rFonts w:asciiTheme="minorHAnsi" w:eastAsiaTheme="minorEastAsia" w:hAnsiTheme="minorHAnsi" w:cstheme="minorBidi"/>
            <w:b w:val="0"/>
            <w:kern w:val="2"/>
            <w:sz w:val="21"/>
            <w:szCs w:val="22"/>
            <w:lang w:val="en-US"/>
          </w:rPr>
          <w:tab/>
        </w:r>
        <w:r w:rsidRPr="00970108">
          <w:rPr>
            <w:rStyle w:val="af2"/>
            <w:rFonts w:cs="Arial"/>
          </w:rPr>
          <w:t>The reference configuration is released when the subsequent CPAC configuration is released.</w:t>
        </w:r>
      </w:hyperlink>
    </w:p>
    <w:p w14:paraId="2C637453" w14:textId="7939D859" w:rsidR="00AA2D51" w:rsidRDefault="00AA2D51">
      <w:pPr>
        <w:pStyle w:val="TOC1"/>
        <w:rPr>
          <w:rFonts w:asciiTheme="minorHAnsi" w:eastAsiaTheme="minorEastAsia" w:hAnsiTheme="minorHAnsi" w:cstheme="minorBidi"/>
          <w:b w:val="0"/>
          <w:kern w:val="2"/>
          <w:sz w:val="21"/>
          <w:szCs w:val="22"/>
          <w:lang w:val="en-US"/>
        </w:rPr>
      </w:pPr>
      <w:hyperlink w:anchor="_Toc142664872" w:history="1">
        <w:r w:rsidRPr="00970108">
          <w:rPr>
            <w:rStyle w:val="af2"/>
            <w:rFonts w:cs="Arial"/>
          </w:rPr>
          <w:t>Proposal 12</w:t>
        </w:r>
        <w:r>
          <w:rPr>
            <w:rFonts w:asciiTheme="minorHAnsi" w:eastAsiaTheme="minorEastAsia" w:hAnsiTheme="minorHAnsi" w:cstheme="minorBidi"/>
            <w:b w:val="0"/>
            <w:kern w:val="2"/>
            <w:sz w:val="21"/>
            <w:szCs w:val="22"/>
            <w:lang w:val="en-US"/>
          </w:rPr>
          <w:tab/>
        </w:r>
        <w:r w:rsidRPr="00970108">
          <w:rPr>
            <w:rStyle w:val="af2"/>
            <w:rFonts w:cs="Arial"/>
          </w:rPr>
          <w:t>RAN2 confirm the following agreements for subsequent CPAC:</w:t>
        </w:r>
      </w:hyperlink>
    </w:p>
    <w:p w14:paraId="7E726B84" w14:textId="6456D22C" w:rsidR="00AA2D51" w:rsidRDefault="00AA2D51">
      <w:pPr>
        <w:pStyle w:val="TOC1"/>
        <w:rPr>
          <w:rFonts w:asciiTheme="minorHAnsi" w:eastAsiaTheme="minorEastAsia" w:hAnsiTheme="minorHAnsi" w:cstheme="minorBidi"/>
          <w:b w:val="0"/>
          <w:kern w:val="2"/>
          <w:sz w:val="21"/>
          <w:szCs w:val="22"/>
          <w:lang w:val="en-US"/>
        </w:rPr>
      </w:pPr>
      <w:hyperlink w:anchor="_Toc142664873" w:history="1">
        <w:r w:rsidRPr="00970108">
          <w:rPr>
            <w:rStyle w:val="af2"/>
            <w:rFonts w:ascii="Wingdings" w:hAnsi="Wingdings"/>
          </w:rPr>
          <w:t></w:t>
        </w:r>
        <w:r>
          <w:rPr>
            <w:rFonts w:asciiTheme="minorHAnsi" w:eastAsiaTheme="minorEastAsia" w:hAnsiTheme="minorHAnsi" w:cstheme="minorBidi"/>
            <w:b w:val="0"/>
            <w:kern w:val="2"/>
            <w:sz w:val="21"/>
            <w:szCs w:val="22"/>
            <w:lang w:val="en-US"/>
          </w:rPr>
          <w:tab/>
        </w:r>
        <w:r w:rsidRPr="00970108">
          <w:rPr>
            <w:rStyle w:val="af2"/>
            <w:lang w:val="en-US"/>
          </w:rPr>
          <w:t>The reference configuration is provided to all candidates involved in preparation;</w:t>
        </w:r>
      </w:hyperlink>
    </w:p>
    <w:p w14:paraId="06939F38" w14:textId="68BABFD3" w:rsidR="00AA2D51" w:rsidRDefault="00AA2D51">
      <w:pPr>
        <w:pStyle w:val="TOC1"/>
        <w:rPr>
          <w:rFonts w:asciiTheme="minorHAnsi" w:eastAsiaTheme="minorEastAsia" w:hAnsiTheme="minorHAnsi" w:cstheme="minorBidi"/>
          <w:b w:val="0"/>
          <w:kern w:val="2"/>
          <w:sz w:val="21"/>
          <w:szCs w:val="22"/>
          <w:lang w:val="en-US"/>
        </w:rPr>
      </w:pPr>
      <w:hyperlink w:anchor="_Toc142664874" w:history="1">
        <w:r w:rsidRPr="00970108">
          <w:rPr>
            <w:rStyle w:val="af2"/>
            <w:rFonts w:ascii="Wingdings" w:hAnsi="Wingdings"/>
          </w:rPr>
          <w:t></w:t>
        </w:r>
        <w:r>
          <w:rPr>
            <w:rFonts w:asciiTheme="minorHAnsi" w:eastAsiaTheme="minorEastAsia" w:hAnsiTheme="minorHAnsi" w:cstheme="minorBidi"/>
            <w:b w:val="0"/>
            <w:kern w:val="2"/>
            <w:sz w:val="21"/>
            <w:szCs w:val="22"/>
            <w:lang w:val="en-US"/>
          </w:rPr>
          <w:tab/>
        </w:r>
        <w:r w:rsidRPr="00970108">
          <w:rPr>
            <w:rStyle w:val="af2"/>
          </w:rPr>
          <w:t>Whether the Reference configuration is a complete configuration or not is up to the network implementation;</w:t>
        </w:r>
      </w:hyperlink>
    </w:p>
    <w:p w14:paraId="684FC8FC" w14:textId="30247227" w:rsidR="00AA2D51" w:rsidRDefault="00AA2D51">
      <w:pPr>
        <w:pStyle w:val="TOC1"/>
        <w:rPr>
          <w:rFonts w:asciiTheme="minorHAnsi" w:eastAsiaTheme="minorEastAsia" w:hAnsiTheme="minorHAnsi" w:cstheme="minorBidi"/>
          <w:b w:val="0"/>
          <w:kern w:val="2"/>
          <w:sz w:val="21"/>
          <w:szCs w:val="22"/>
          <w:lang w:val="en-US"/>
        </w:rPr>
      </w:pPr>
      <w:hyperlink w:anchor="_Toc142664875" w:history="1">
        <w:r w:rsidRPr="00970108">
          <w:rPr>
            <w:rStyle w:val="af2"/>
            <w:rFonts w:ascii="Wingdings" w:hAnsi="Wingdings"/>
          </w:rPr>
          <w:t></w:t>
        </w:r>
        <w:r>
          <w:rPr>
            <w:rFonts w:asciiTheme="minorHAnsi" w:eastAsiaTheme="minorEastAsia" w:hAnsiTheme="minorHAnsi" w:cstheme="minorBidi"/>
            <w:b w:val="0"/>
            <w:kern w:val="2"/>
            <w:sz w:val="21"/>
            <w:szCs w:val="22"/>
            <w:lang w:val="en-US"/>
          </w:rPr>
          <w:tab/>
        </w:r>
        <w:r w:rsidRPr="00970108">
          <w:rPr>
            <w:rStyle w:val="af2"/>
          </w:rPr>
          <w:t>Reference configuration + LTM candidate configuration (in combination) has to be a complete configuration;</w:t>
        </w:r>
      </w:hyperlink>
    </w:p>
    <w:p w14:paraId="57DE5ABD" w14:textId="76E66E9B" w:rsidR="00AA2D51" w:rsidRDefault="00AA2D51">
      <w:pPr>
        <w:pStyle w:val="TOC1"/>
        <w:rPr>
          <w:rFonts w:asciiTheme="minorHAnsi" w:eastAsiaTheme="minorEastAsia" w:hAnsiTheme="minorHAnsi" w:cstheme="minorBidi"/>
          <w:b w:val="0"/>
          <w:kern w:val="2"/>
          <w:sz w:val="21"/>
          <w:szCs w:val="22"/>
          <w:lang w:val="en-US"/>
        </w:rPr>
      </w:pPr>
      <w:hyperlink w:anchor="_Toc142664876" w:history="1">
        <w:r w:rsidRPr="00970108">
          <w:rPr>
            <w:rStyle w:val="af2"/>
            <w:rFonts w:ascii="Wingdings" w:hAnsi="Wingdings"/>
          </w:rPr>
          <w:t></w:t>
        </w:r>
        <w:r>
          <w:rPr>
            <w:rFonts w:asciiTheme="minorHAnsi" w:eastAsiaTheme="minorEastAsia" w:hAnsiTheme="minorHAnsi" w:cstheme="minorBidi"/>
            <w:b w:val="0"/>
            <w:kern w:val="2"/>
            <w:sz w:val="21"/>
            <w:szCs w:val="22"/>
            <w:lang w:val="en-US"/>
          </w:rPr>
          <w:tab/>
        </w:r>
        <w:r w:rsidRPr="00970108">
          <w:rPr>
            <w:rStyle w:val="af2"/>
            <w:lang w:val="en-US"/>
          </w:rPr>
          <w:t xml:space="preserve">In the RRC procedures, the candidate delta configuration is applied on top of the reference configuration to form a complete candidate configuration when the UE receives the </w:t>
        </w:r>
        <w:r w:rsidRPr="00970108">
          <w:rPr>
            <w:rStyle w:val="af2"/>
            <w:lang w:val="en-US"/>
          </w:rPr>
          <w:lastRenderedPageBreak/>
          <w:t>subsequent CPAC configuration (before the CPAC execution). UE implementation can postpone that step to the CPAC execution;</w:t>
        </w:r>
      </w:hyperlink>
    </w:p>
    <w:p w14:paraId="084BF3C8" w14:textId="6469AA7A" w:rsidR="00AA2D51" w:rsidRDefault="00AA2D51">
      <w:pPr>
        <w:pStyle w:val="TOC1"/>
        <w:rPr>
          <w:rFonts w:asciiTheme="minorHAnsi" w:eastAsiaTheme="minorEastAsia" w:hAnsiTheme="minorHAnsi" w:cstheme="minorBidi"/>
          <w:b w:val="0"/>
          <w:kern w:val="2"/>
          <w:sz w:val="21"/>
          <w:szCs w:val="22"/>
          <w:lang w:val="en-US"/>
        </w:rPr>
      </w:pPr>
      <w:hyperlink w:anchor="_Toc142664877" w:history="1">
        <w:r w:rsidRPr="00970108">
          <w:rPr>
            <w:rStyle w:val="af2"/>
            <w:rFonts w:ascii="Wingdings" w:hAnsi="Wingdings"/>
          </w:rPr>
          <w:t></w:t>
        </w:r>
        <w:r>
          <w:rPr>
            <w:rFonts w:asciiTheme="minorHAnsi" w:eastAsiaTheme="minorEastAsia" w:hAnsiTheme="minorHAnsi" w:cstheme="minorBidi"/>
            <w:b w:val="0"/>
            <w:kern w:val="2"/>
            <w:sz w:val="21"/>
            <w:szCs w:val="22"/>
            <w:lang w:val="en-US"/>
          </w:rPr>
          <w:tab/>
        </w:r>
        <w:r w:rsidRPr="00970108">
          <w:rPr>
            <w:rStyle w:val="af2"/>
            <w:lang w:val="en-US"/>
          </w:rPr>
          <w:t>In the RRC procedures, the complete candidate configuration is applied and replacing the current UE configuration (at the time of reconfiguration execution/cell switch);</w:t>
        </w:r>
      </w:hyperlink>
    </w:p>
    <w:p w14:paraId="64D40171" w14:textId="46B85592" w:rsidR="00AA2D51" w:rsidRDefault="00AA2D51">
      <w:pPr>
        <w:pStyle w:val="TOC1"/>
        <w:rPr>
          <w:rFonts w:asciiTheme="minorHAnsi" w:eastAsiaTheme="minorEastAsia" w:hAnsiTheme="minorHAnsi" w:cstheme="minorBidi"/>
          <w:b w:val="0"/>
          <w:kern w:val="2"/>
          <w:sz w:val="21"/>
          <w:szCs w:val="22"/>
          <w:lang w:val="en-US"/>
        </w:rPr>
      </w:pPr>
      <w:hyperlink w:anchor="_Toc142664878" w:history="1">
        <w:r w:rsidRPr="00970108">
          <w:rPr>
            <w:rStyle w:val="af2"/>
            <w:rFonts w:cs="Arial"/>
          </w:rPr>
          <w:t>Proposal 13</w:t>
        </w:r>
        <w:r>
          <w:rPr>
            <w:rFonts w:asciiTheme="minorHAnsi" w:eastAsiaTheme="minorEastAsia" w:hAnsiTheme="minorHAnsi" w:cstheme="minorBidi"/>
            <w:b w:val="0"/>
            <w:kern w:val="2"/>
            <w:sz w:val="21"/>
            <w:szCs w:val="22"/>
            <w:lang w:val="en-US"/>
          </w:rPr>
          <w:tab/>
        </w:r>
        <w:r w:rsidRPr="00970108">
          <w:rPr>
            <w:rStyle w:val="af2"/>
          </w:rPr>
          <w:t>Multiple sk counters associated with each SN are provided to UE in subsequent CPAC configuration.</w:t>
        </w:r>
      </w:hyperlink>
    </w:p>
    <w:p w14:paraId="34483853" w14:textId="25D5A492" w:rsidR="00AA2D51" w:rsidRDefault="00AA2D51">
      <w:pPr>
        <w:pStyle w:val="TOC1"/>
        <w:rPr>
          <w:rFonts w:asciiTheme="minorHAnsi" w:eastAsiaTheme="minorEastAsia" w:hAnsiTheme="minorHAnsi" w:cstheme="minorBidi"/>
          <w:b w:val="0"/>
          <w:kern w:val="2"/>
          <w:sz w:val="21"/>
          <w:szCs w:val="22"/>
          <w:lang w:val="en-US"/>
        </w:rPr>
      </w:pPr>
      <w:hyperlink w:anchor="_Toc142664879" w:history="1">
        <w:r w:rsidRPr="00970108">
          <w:rPr>
            <w:rStyle w:val="af2"/>
            <w:rFonts w:cs="Arial"/>
          </w:rPr>
          <w:t>Proposal 14</w:t>
        </w:r>
        <w:r>
          <w:rPr>
            <w:rFonts w:asciiTheme="minorHAnsi" w:eastAsiaTheme="minorEastAsia" w:hAnsiTheme="minorHAnsi" w:cstheme="minorBidi"/>
            <w:b w:val="0"/>
            <w:kern w:val="2"/>
            <w:sz w:val="21"/>
            <w:szCs w:val="22"/>
            <w:lang w:val="en-US"/>
          </w:rPr>
          <w:tab/>
        </w:r>
        <w:r w:rsidRPr="00970108">
          <w:rPr>
            <w:rStyle w:val="af2"/>
            <w:rFonts w:cs="Arial"/>
          </w:rPr>
          <w:t>Upon inter-SN subsequent CPAC, UE performs key derivation with an unused SN counter.</w:t>
        </w:r>
      </w:hyperlink>
    </w:p>
    <w:p w14:paraId="51A58DAF" w14:textId="63F89BEF" w:rsidR="00AA2D51" w:rsidRDefault="00AA2D51">
      <w:pPr>
        <w:pStyle w:val="TOC1"/>
        <w:rPr>
          <w:rFonts w:asciiTheme="minorHAnsi" w:eastAsiaTheme="minorEastAsia" w:hAnsiTheme="minorHAnsi" w:cstheme="minorBidi"/>
          <w:b w:val="0"/>
          <w:kern w:val="2"/>
          <w:sz w:val="21"/>
          <w:szCs w:val="22"/>
          <w:lang w:val="en-US"/>
        </w:rPr>
      </w:pPr>
      <w:hyperlink w:anchor="_Toc142664880" w:history="1">
        <w:r w:rsidRPr="00970108">
          <w:rPr>
            <w:rStyle w:val="af2"/>
            <w:rFonts w:cs="Arial"/>
          </w:rPr>
          <w:t>Proposal 15</w:t>
        </w:r>
        <w:r>
          <w:rPr>
            <w:rFonts w:asciiTheme="minorHAnsi" w:eastAsiaTheme="minorEastAsia" w:hAnsiTheme="minorHAnsi" w:cstheme="minorBidi"/>
            <w:b w:val="0"/>
            <w:kern w:val="2"/>
            <w:sz w:val="21"/>
            <w:szCs w:val="22"/>
            <w:lang w:val="en-US"/>
          </w:rPr>
          <w:tab/>
        </w:r>
        <w:r w:rsidRPr="00970108">
          <w:rPr>
            <w:rStyle w:val="af2"/>
            <w:rFonts w:cs="Arial"/>
          </w:rPr>
          <w:t xml:space="preserve">UE maintains the preconfigured SK counters for </w:t>
        </w:r>
        <w:r w:rsidRPr="00970108">
          <w:rPr>
            <w:rStyle w:val="af2"/>
            <w:rFonts w:eastAsia="Arial Unicode MS"/>
          </w:rPr>
          <w:t>subsequent CPAC configuration.</w:t>
        </w:r>
      </w:hyperlink>
    </w:p>
    <w:p w14:paraId="573961FE" w14:textId="6431EF19" w:rsidR="00AA2D51" w:rsidRDefault="00AA2D51">
      <w:pPr>
        <w:pStyle w:val="TOC1"/>
        <w:rPr>
          <w:rFonts w:asciiTheme="minorHAnsi" w:eastAsiaTheme="minorEastAsia" w:hAnsiTheme="minorHAnsi" w:cstheme="minorBidi"/>
          <w:b w:val="0"/>
          <w:kern w:val="2"/>
          <w:sz w:val="21"/>
          <w:szCs w:val="22"/>
          <w:lang w:val="en-US"/>
        </w:rPr>
      </w:pPr>
      <w:hyperlink w:anchor="_Toc142664881" w:history="1">
        <w:r w:rsidRPr="00970108">
          <w:rPr>
            <w:rStyle w:val="af2"/>
            <w:rFonts w:cs="Arial"/>
          </w:rPr>
          <w:t>Proposal 16</w:t>
        </w:r>
        <w:r>
          <w:rPr>
            <w:rFonts w:asciiTheme="minorHAnsi" w:eastAsiaTheme="minorEastAsia" w:hAnsiTheme="minorHAnsi" w:cstheme="minorBidi"/>
            <w:b w:val="0"/>
            <w:kern w:val="2"/>
            <w:sz w:val="21"/>
            <w:szCs w:val="22"/>
            <w:lang w:val="en-US"/>
          </w:rPr>
          <w:tab/>
        </w:r>
        <w:r w:rsidRPr="00970108">
          <w:rPr>
            <w:rStyle w:val="af2"/>
            <w:rFonts w:cs="Arial"/>
          </w:rPr>
          <w:t>UE selects the SK counter value with increasing order for security key update for subsequent CPAC.</w:t>
        </w:r>
      </w:hyperlink>
    </w:p>
    <w:p w14:paraId="4F712AEF" w14:textId="43D8E717" w:rsidR="00AA2D51" w:rsidRDefault="00AA2D51">
      <w:pPr>
        <w:pStyle w:val="TOC1"/>
        <w:rPr>
          <w:rFonts w:asciiTheme="minorHAnsi" w:eastAsiaTheme="minorEastAsia" w:hAnsiTheme="minorHAnsi" w:cstheme="minorBidi"/>
          <w:b w:val="0"/>
          <w:kern w:val="2"/>
          <w:sz w:val="21"/>
          <w:szCs w:val="22"/>
          <w:lang w:val="en-US"/>
        </w:rPr>
      </w:pPr>
      <w:hyperlink w:anchor="_Toc142664882" w:history="1">
        <w:r w:rsidRPr="00970108">
          <w:rPr>
            <w:rStyle w:val="af2"/>
            <w:rFonts w:cs="Arial"/>
          </w:rPr>
          <w:t>Proposal 17</w:t>
        </w:r>
        <w:r>
          <w:rPr>
            <w:rFonts w:asciiTheme="minorHAnsi" w:eastAsiaTheme="minorEastAsia" w:hAnsiTheme="minorHAnsi" w:cstheme="minorBidi"/>
            <w:b w:val="0"/>
            <w:kern w:val="2"/>
            <w:sz w:val="21"/>
            <w:szCs w:val="22"/>
            <w:lang w:val="en-US"/>
          </w:rPr>
          <w:tab/>
        </w:r>
        <w:r w:rsidRPr="00970108">
          <w:rPr>
            <w:rStyle w:val="af2"/>
            <w:rFonts w:cs="Arial"/>
          </w:rPr>
          <w:t>After sk_counter has been applied, UE considers the sk_counter as invalid.</w:t>
        </w:r>
      </w:hyperlink>
    </w:p>
    <w:p w14:paraId="4388EE9D" w14:textId="1E08F4DA" w:rsidR="00AA2D51" w:rsidRDefault="00AA2D51">
      <w:pPr>
        <w:pStyle w:val="TOC1"/>
        <w:rPr>
          <w:rFonts w:asciiTheme="minorHAnsi" w:eastAsiaTheme="minorEastAsia" w:hAnsiTheme="minorHAnsi" w:cstheme="minorBidi"/>
          <w:b w:val="0"/>
          <w:kern w:val="2"/>
          <w:sz w:val="21"/>
          <w:szCs w:val="22"/>
          <w:lang w:val="en-US"/>
        </w:rPr>
      </w:pPr>
      <w:hyperlink w:anchor="_Toc142664883" w:history="1">
        <w:r w:rsidRPr="00970108">
          <w:rPr>
            <w:rStyle w:val="af2"/>
            <w:rFonts w:cs="Arial"/>
          </w:rPr>
          <w:t>Proposal 18</w:t>
        </w:r>
        <w:r>
          <w:rPr>
            <w:rFonts w:asciiTheme="minorHAnsi" w:eastAsiaTheme="minorEastAsia" w:hAnsiTheme="minorHAnsi" w:cstheme="minorBidi"/>
            <w:b w:val="0"/>
            <w:kern w:val="2"/>
            <w:sz w:val="21"/>
            <w:szCs w:val="22"/>
            <w:lang w:val="en-US"/>
          </w:rPr>
          <w:tab/>
        </w:r>
        <w:r w:rsidRPr="00970108">
          <w:rPr>
            <w:rStyle w:val="af2"/>
            <w:rFonts w:cs="Arial"/>
          </w:rPr>
          <w:t>Introduce“inter-SN/intra-SN”indication to determine whether to perform key update  for subsequent CPAC.</w:t>
        </w:r>
      </w:hyperlink>
    </w:p>
    <w:p w14:paraId="4CA41D4E" w14:textId="2BA9DE05" w:rsidR="000751C4" w:rsidRPr="00BE6746" w:rsidRDefault="00700D8F" w:rsidP="001131BE">
      <w:pPr>
        <w:spacing w:line="276" w:lineRule="auto"/>
        <w:rPr>
          <w:rFonts w:cs="Arial"/>
          <w:b/>
        </w:rPr>
      </w:pPr>
      <w:r w:rsidRPr="00BE6746">
        <w:rPr>
          <w:rFonts w:cs="Arial"/>
        </w:rPr>
        <w:fldChar w:fldCharType="end"/>
      </w:r>
    </w:p>
    <w:p w14:paraId="4F051892" w14:textId="77777777" w:rsidR="00A37400" w:rsidRPr="00BE6746" w:rsidRDefault="00A37400" w:rsidP="001131BE">
      <w:pPr>
        <w:pStyle w:val="1"/>
        <w:spacing w:line="276" w:lineRule="auto"/>
      </w:pPr>
      <w:bookmarkStart w:id="84" w:name="_In-sequence_SDU_delivery"/>
      <w:bookmarkStart w:id="85" w:name="_Ref189809556"/>
      <w:bookmarkStart w:id="86" w:name="_Ref174151459"/>
      <w:bookmarkStart w:id="87" w:name="_Ref450865335"/>
      <w:bookmarkEnd w:id="84"/>
      <w:r w:rsidRPr="00BE6746">
        <w:t>Reference</w:t>
      </w:r>
      <w:bookmarkEnd w:id="85"/>
      <w:bookmarkEnd w:id="86"/>
      <w:bookmarkEnd w:id="87"/>
    </w:p>
    <w:p w14:paraId="65FA5EDC" w14:textId="44D54D3D" w:rsidR="00BC6C1A" w:rsidRPr="00320E9D" w:rsidRDefault="00532B69" w:rsidP="00320E9D">
      <w:pPr>
        <w:numPr>
          <w:ilvl w:val="0"/>
          <w:numId w:val="9"/>
        </w:numPr>
        <w:overflowPunct/>
        <w:autoSpaceDE/>
        <w:autoSpaceDN/>
        <w:adjustRightInd/>
        <w:spacing w:line="276" w:lineRule="auto"/>
        <w:jc w:val="left"/>
        <w:textAlignment w:val="auto"/>
        <w:rPr>
          <w:rFonts w:cs="Arial"/>
        </w:rPr>
      </w:pPr>
      <w:r w:rsidRPr="00532B69">
        <w:rPr>
          <w:rFonts w:cs="Arial"/>
        </w:rPr>
        <w:t>RP-222332</w:t>
      </w:r>
      <w:r w:rsidR="009C701E" w:rsidRPr="00BE6746">
        <w:rPr>
          <w:rFonts w:cs="Arial"/>
        </w:rPr>
        <w:t xml:space="preserve"> </w:t>
      </w:r>
      <w:r>
        <w:t>Further NR Mobility Enhancements</w:t>
      </w:r>
      <w:r w:rsidR="009C701E" w:rsidRPr="00BE6746">
        <w:rPr>
          <w:rFonts w:cs="Arial"/>
        </w:rPr>
        <w:t xml:space="preserve">    MediaTek Inc</w:t>
      </w:r>
    </w:p>
    <w:sectPr w:rsidR="00BC6C1A" w:rsidRPr="00320E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94B00" w14:textId="77777777" w:rsidR="002B78C9" w:rsidRDefault="002B78C9">
      <w:r>
        <w:separator/>
      </w:r>
    </w:p>
  </w:endnote>
  <w:endnote w:type="continuationSeparator" w:id="0">
    <w:p w14:paraId="1F8A7922" w14:textId="77777777" w:rsidR="002B78C9" w:rsidRDefault="002B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2B0A66" w:rsidRDefault="002B0A66"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494B5" w14:textId="77777777" w:rsidR="002B78C9" w:rsidRDefault="002B78C9">
      <w:r>
        <w:separator/>
      </w:r>
    </w:p>
  </w:footnote>
  <w:footnote w:type="continuationSeparator" w:id="0">
    <w:p w14:paraId="31E9820A" w14:textId="77777777" w:rsidR="002B78C9" w:rsidRDefault="002B7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2B0A66" w:rsidRDefault="002B0A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E50EEA"/>
    <w:multiLevelType w:val="hybridMultilevel"/>
    <w:tmpl w:val="6A48E42A"/>
    <w:lvl w:ilvl="0" w:tplc="A06CFE5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6" w15:restartNumberingAfterBreak="0">
    <w:nsid w:val="24A62929"/>
    <w:multiLevelType w:val="hybridMultilevel"/>
    <w:tmpl w:val="936C2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D033C5"/>
    <w:multiLevelType w:val="hybridMultilevel"/>
    <w:tmpl w:val="D3C0E79C"/>
    <w:lvl w:ilvl="0" w:tplc="05DE5B5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15:restartNumberingAfterBreak="0">
    <w:nsid w:val="2FA9360B"/>
    <w:multiLevelType w:val="hybridMultilevel"/>
    <w:tmpl w:val="573E3B72"/>
    <w:lvl w:ilvl="0" w:tplc="5442EA70">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E5FB9"/>
    <w:multiLevelType w:val="hybridMultilevel"/>
    <w:tmpl w:val="3E56E232"/>
    <w:lvl w:ilvl="0" w:tplc="DD940FD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9E046BEE">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83B66"/>
    <w:multiLevelType w:val="hybridMultilevel"/>
    <w:tmpl w:val="B434C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B2F17"/>
    <w:multiLevelType w:val="hybridMultilevel"/>
    <w:tmpl w:val="A34E51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AE3578"/>
    <w:multiLevelType w:val="hybridMultilevel"/>
    <w:tmpl w:val="D9B6986A"/>
    <w:lvl w:ilvl="0" w:tplc="B8AE8CDC">
      <w:start w:val="1"/>
      <w:numFmt w:val="bullet"/>
      <w:lvlText w:val="•"/>
      <w:lvlJc w:val="left"/>
      <w:pPr>
        <w:tabs>
          <w:tab w:val="num" w:pos="720"/>
        </w:tabs>
        <w:ind w:left="720" w:hanging="360"/>
      </w:pPr>
      <w:rPr>
        <w:rFonts w:ascii="宋体" w:hAnsi="宋体" w:hint="default"/>
      </w:rPr>
    </w:lvl>
    <w:lvl w:ilvl="1" w:tplc="66D6AA1A">
      <w:start w:val="1"/>
      <w:numFmt w:val="bullet"/>
      <w:lvlText w:val="•"/>
      <w:lvlJc w:val="left"/>
      <w:pPr>
        <w:tabs>
          <w:tab w:val="num" w:pos="1440"/>
        </w:tabs>
        <w:ind w:left="1440" w:hanging="360"/>
      </w:pPr>
      <w:rPr>
        <w:rFonts w:ascii="宋体" w:hAnsi="宋体" w:hint="default"/>
      </w:rPr>
    </w:lvl>
    <w:lvl w:ilvl="2" w:tplc="5B9622CA" w:tentative="1">
      <w:start w:val="1"/>
      <w:numFmt w:val="bullet"/>
      <w:lvlText w:val="•"/>
      <w:lvlJc w:val="left"/>
      <w:pPr>
        <w:tabs>
          <w:tab w:val="num" w:pos="2160"/>
        </w:tabs>
        <w:ind w:left="2160" w:hanging="360"/>
      </w:pPr>
      <w:rPr>
        <w:rFonts w:ascii="宋体" w:hAnsi="宋体" w:hint="default"/>
      </w:rPr>
    </w:lvl>
    <w:lvl w:ilvl="3" w:tplc="F4167978" w:tentative="1">
      <w:start w:val="1"/>
      <w:numFmt w:val="bullet"/>
      <w:lvlText w:val="•"/>
      <w:lvlJc w:val="left"/>
      <w:pPr>
        <w:tabs>
          <w:tab w:val="num" w:pos="2880"/>
        </w:tabs>
        <w:ind w:left="2880" w:hanging="360"/>
      </w:pPr>
      <w:rPr>
        <w:rFonts w:ascii="宋体" w:hAnsi="宋体" w:hint="default"/>
      </w:rPr>
    </w:lvl>
    <w:lvl w:ilvl="4" w:tplc="87A0AD2A" w:tentative="1">
      <w:start w:val="1"/>
      <w:numFmt w:val="bullet"/>
      <w:lvlText w:val="•"/>
      <w:lvlJc w:val="left"/>
      <w:pPr>
        <w:tabs>
          <w:tab w:val="num" w:pos="3600"/>
        </w:tabs>
        <w:ind w:left="3600" w:hanging="360"/>
      </w:pPr>
      <w:rPr>
        <w:rFonts w:ascii="宋体" w:hAnsi="宋体" w:hint="default"/>
      </w:rPr>
    </w:lvl>
    <w:lvl w:ilvl="5" w:tplc="D714C4B4" w:tentative="1">
      <w:start w:val="1"/>
      <w:numFmt w:val="bullet"/>
      <w:lvlText w:val="•"/>
      <w:lvlJc w:val="left"/>
      <w:pPr>
        <w:tabs>
          <w:tab w:val="num" w:pos="4320"/>
        </w:tabs>
        <w:ind w:left="4320" w:hanging="360"/>
      </w:pPr>
      <w:rPr>
        <w:rFonts w:ascii="宋体" w:hAnsi="宋体" w:hint="default"/>
      </w:rPr>
    </w:lvl>
    <w:lvl w:ilvl="6" w:tplc="ACDE6CF6" w:tentative="1">
      <w:start w:val="1"/>
      <w:numFmt w:val="bullet"/>
      <w:lvlText w:val="•"/>
      <w:lvlJc w:val="left"/>
      <w:pPr>
        <w:tabs>
          <w:tab w:val="num" w:pos="5040"/>
        </w:tabs>
        <w:ind w:left="5040" w:hanging="360"/>
      </w:pPr>
      <w:rPr>
        <w:rFonts w:ascii="宋体" w:hAnsi="宋体" w:hint="default"/>
      </w:rPr>
    </w:lvl>
    <w:lvl w:ilvl="7" w:tplc="94F048BE" w:tentative="1">
      <w:start w:val="1"/>
      <w:numFmt w:val="bullet"/>
      <w:lvlText w:val="•"/>
      <w:lvlJc w:val="left"/>
      <w:pPr>
        <w:tabs>
          <w:tab w:val="num" w:pos="5760"/>
        </w:tabs>
        <w:ind w:left="5760" w:hanging="360"/>
      </w:pPr>
      <w:rPr>
        <w:rFonts w:ascii="宋体" w:hAnsi="宋体" w:hint="default"/>
      </w:rPr>
    </w:lvl>
    <w:lvl w:ilvl="8" w:tplc="F19A2B7C"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BAA6C5D"/>
    <w:multiLevelType w:val="hybridMultilevel"/>
    <w:tmpl w:val="65EA58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230B5E"/>
    <w:multiLevelType w:val="hybridMultilevel"/>
    <w:tmpl w:val="A2DA0692"/>
    <w:lvl w:ilvl="0" w:tplc="736C8AD4">
      <w:start w:val="1"/>
      <w:numFmt w:val="decimal"/>
      <w:lvlText w:val="%1."/>
      <w:lvlJc w:val="left"/>
      <w:pPr>
        <w:tabs>
          <w:tab w:val="num" w:pos="720"/>
        </w:tabs>
        <w:ind w:left="720" w:hanging="360"/>
      </w:pPr>
    </w:lvl>
    <w:lvl w:ilvl="1" w:tplc="8BA81620">
      <w:numFmt w:val="bullet"/>
      <w:lvlText w:val="•"/>
      <w:lvlJc w:val="left"/>
      <w:pPr>
        <w:tabs>
          <w:tab w:val="num" w:pos="1440"/>
        </w:tabs>
        <w:ind w:left="1440" w:hanging="360"/>
      </w:pPr>
      <w:rPr>
        <w:rFonts w:ascii="Arial" w:hAnsi="Arial" w:hint="default"/>
      </w:rPr>
    </w:lvl>
    <w:lvl w:ilvl="2" w:tplc="230E31DC" w:tentative="1">
      <w:start w:val="1"/>
      <w:numFmt w:val="decimal"/>
      <w:lvlText w:val="%3."/>
      <w:lvlJc w:val="left"/>
      <w:pPr>
        <w:tabs>
          <w:tab w:val="num" w:pos="2160"/>
        </w:tabs>
        <w:ind w:left="2160" w:hanging="360"/>
      </w:pPr>
    </w:lvl>
    <w:lvl w:ilvl="3" w:tplc="2592A25E" w:tentative="1">
      <w:start w:val="1"/>
      <w:numFmt w:val="decimal"/>
      <w:lvlText w:val="%4."/>
      <w:lvlJc w:val="left"/>
      <w:pPr>
        <w:tabs>
          <w:tab w:val="num" w:pos="2880"/>
        </w:tabs>
        <w:ind w:left="2880" w:hanging="360"/>
      </w:pPr>
    </w:lvl>
    <w:lvl w:ilvl="4" w:tplc="698ED70A" w:tentative="1">
      <w:start w:val="1"/>
      <w:numFmt w:val="decimal"/>
      <w:lvlText w:val="%5."/>
      <w:lvlJc w:val="left"/>
      <w:pPr>
        <w:tabs>
          <w:tab w:val="num" w:pos="3600"/>
        </w:tabs>
        <w:ind w:left="3600" w:hanging="360"/>
      </w:pPr>
    </w:lvl>
    <w:lvl w:ilvl="5" w:tplc="391A1352" w:tentative="1">
      <w:start w:val="1"/>
      <w:numFmt w:val="decimal"/>
      <w:lvlText w:val="%6."/>
      <w:lvlJc w:val="left"/>
      <w:pPr>
        <w:tabs>
          <w:tab w:val="num" w:pos="4320"/>
        </w:tabs>
        <w:ind w:left="4320" w:hanging="360"/>
      </w:pPr>
    </w:lvl>
    <w:lvl w:ilvl="6" w:tplc="99E46012" w:tentative="1">
      <w:start w:val="1"/>
      <w:numFmt w:val="decimal"/>
      <w:lvlText w:val="%7."/>
      <w:lvlJc w:val="left"/>
      <w:pPr>
        <w:tabs>
          <w:tab w:val="num" w:pos="5040"/>
        </w:tabs>
        <w:ind w:left="5040" w:hanging="360"/>
      </w:pPr>
    </w:lvl>
    <w:lvl w:ilvl="7" w:tplc="F30A4C42" w:tentative="1">
      <w:start w:val="1"/>
      <w:numFmt w:val="decimal"/>
      <w:lvlText w:val="%8."/>
      <w:lvlJc w:val="left"/>
      <w:pPr>
        <w:tabs>
          <w:tab w:val="num" w:pos="5760"/>
        </w:tabs>
        <w:ind w:left="5760" w:hanging="360"/>
      </w:pPr>
    </w:lvl>
    <w:lvl w:ilvl="8" w:tplc="13DACFC2" w:tentative="1">
      <w:start w:val="1"/>
      <w:numFmt w:val="decimal"/>
      <w:lvlText w:val="%9."/>
      <w:lvlJc w:val="left"/>
      <w:pPr>
        <w:tabs>
          <w:tab w:val="num" w:pos="6480"/>
        </w:tabs>
        <w:ind w:left="6480" w:hanging="360"/>
      </w:pPr>
    </w:lvl>
  </w:abstractNum>
  <w:abstractNum w:abstractNumId="23" w15:restartNumberingAfterBreak="0">
    <w:nsid w:val="505D4162"/>
    <w:multiLevelType w:val="hybridMultilevel"/>
    <w:tmpl w:val="053AFD7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6619"/>
    <w:multiLevelType w:val="hybridMultilevel"/>
    <w:tmpl w:val="133EA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4A03DB6"/>
    <w:multiLevelType w:val="hybridMultilevel"/>
    <w:tmpl w:val="3B10284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55B96DC2"/>
    <w:multiLevelType w:val="hybridMultilevel"/>
    <w:tmpl w:val="DC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DFF3ED7"/>
    <w:multiLevelType w:val="hybridMultilevel"/>
    <w:tmpl w:val="D8888F58"/>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2" w15:restartNumberingAfterBreak="0">
    <w:nsid w:val="62AE05ED"/>
    <w:multiLevelType w:val="hybridMultilevel"/>
    <w:tmpl w:val="0824D226"/>
    <w:lvl w:ilvl="0" w:tplc="9296F078">
      <w:start w:val="1"/>
      <w:numFmt w:val="bullet"/>
      <w:lvlText w:val="•"/>
      <w:lvlJc w:val="left"/>
      <w:pPr>
        <w:tabs>
          <w:tab w:val="num" w:pos="720"/>
        </w:tabs>
        <w:ind w:left="720" w:hanging="360"/>
      </w:pPr>
      <w:rPr>
        <w:rFonts w:ascii="宋体" w:hAnsi="宋体" w:hint="default"/>
      </w:rPr>
    </w:lvl>
    <w:lvl w:ilvl="1" w:tplc="AB402F0E">
      <w:start w:val="1"/>
      <w:numFmt w:val="bullet"/>
      <w:lvlText w:val="•"/>
      <w:lvlJc w:val="left"/>
      <w:pPr>
        <w:tabs>
          <w:tab w:val="num" w:pos="1440"/>
        </w:tabs>
        <w:ind w:left="1440" w:hanging="360"/>
      </w:pPr>
      <w:rPr>
        <w:rFonts w:ascii="宋体" w:hAnsi="宋体" w:hint="default"/>
      </w:rPr>
    </w:lvl>
    <w:lvl w:ilvl="2" w:tplc="7E506706" w:tentative="1">
      <w:start w:val="1"/>
      <w:numFmt w:val="bullet"/>
      <w:lvlText w:val="•"/>
      <w:lvlJc w:val="left"/>
      <w:pPr>
        <w:tabs>
          <w:tab w:val="num" w:pos="2160"/>
        </w:tabs>
        <w:ind w:left="2160" w:hanging="360"/>
      </w:pPr>
      <w:rPr>
        <w:rFonts w:ascii="宋体" w:hAnsi="宋体" w:hint="default"/>
      </w:rPr>
    </w:lvl>
    <w:lvl w:ilvl="3" w:tplc="E20ED2A4" w:tentative="1">
      <w:start w:val="1"/>
      <w:numFmt w:val="bullet"/>
      <w:lvlText w:val="•"/>
      <w:lvlJc w:val="left"/>
      <w:pPr>
        <w:tabs>
          <w:tab w:val="num" w:pos="2880"/>
        </w:tabs>
        <w:ind w:left="2880" w:hanging="360"/>
      </w:pPr>
      <w:rPr>
        <w:rFonts w:ascii="宋体" w:hAnsi="宋体" w:hint="default"/>
      </w:rPr>
    </w:lvl>
    <w:lvl w:ilvl="4" w:tplc="7590B8D6" w:tentative="1">
      <w:start w:val="1"/>
      <w:numFmt w:val="bullet"/>
      <w:lvlText w:val="•"/>
      <w:lvlJc w:val="left"/>
      <w:pPr>
        <w:tabs>
          <w:tab w:val="num" w:pos="3600"/>
        </w:tabs>
        <w:ind w:left="3600" w:hanging="360"/>
      </w:pPr>
      <w:rPr>
        <w:rFonts w:ascii="宋体" w:hAnsi="宋体" w:hint="default"/>
      </w:rPr>
    </w:lvl>
    <w:lvl w:ilvl="5" w:tplc="78862BDA" w:tentative="1">
      <w:start w:val="1"/>
      <w:numFmt w:val="bullet"/>
      <w:lvlText w:val="•"/>
      <w:lvlJc w:val="left"/>
      <w:pPr>
        <w:tabs>
          <w:tab w:val="num" w:pos="4320"/>
        </w:tabs>
        <w:ind w:left="4320" w:hanging="360"/>
      </w:pPr>
      <w:rPr>
        <w:rFonts w:ascii="宋体" w:hAnsi="宋体" w:hint="default"/>
      </w:rPr>
    </w:lvl>
    <w:lvl w:ilvl="6" w:tplc="C8E2122E" w:tentative="1">
      <w:start w:val="1"/>
      <w:numFmt w:val="bullet"/>
      <w:lvlText w:val="•"/>
      <w:lvlJc w:val="left"/>
      <w:pPr>
        <w:tabs>
          <w:tab w:val="num" w:pos="5040"/>
        </w:tabs>
        <w:ind w:left="5040" w:hanging="360"/>
      </w:pPr>
      <w:rPr>
        <w:rFonts w:ascii="宋体" w:hAnsi="宋体" w:hint="default"/>
      </w:rPr>
    </w:lvl>
    <w:lvl w:ilvl="7" w:tplc="EE2A6B24" w:tentative="1">
      <w:start w:val="1"/>
      <w:numFmt w:val="bullet"/>
      <w:lvlText w:val="•"/>
      <w:lvlJc w:val="left"/>
      <w:pPr>
        <w:tabs>
          <w:tab w:val="num" w:pos="5760"/>
        </w:tabs>
        <w:ind w:left="5760" w:hanging="360"/>
      </w:pPr>
      <w:rPr>
        <w:rFonts w:ascii="宋体" w:hAnsi="宋体" w:hint="default"/>
      </w:rPr>
    </w:lvl>
    <w:lvl w:ilvl="8" w:tplc="BE50BBEC"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D20901"/>
    <w:multiLevelType w:val="hybridMultilevel"/>
    <w:tmpl w:val="43D0186C"/>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673A63B3"/>
    <w:multiLevelType w:val="hybridMultilevel"/>
    <w:tmpl w:val="D070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4407F3"/>
    <w:multiLevelType w:val="hybridMultilevel"/>
    <w:tmpl w:val="51267F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1BF742A"/>
    <w:multiLevelType w:val="hybridMultilevel"/>
    <w:tmpl w:val="0F080040"/>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37579"/>
    <w:multiLevelType w:val="hybridMultilevel"/>
    <w:tmpl w:val="ED64CC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467209"/>
    <w:multiLevelType w:val="hybridMultilevel"/>
    <w:tmpl w:val="E0604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463E60"/>
    <w:multiLevelType w:val="multilevel"/>
    <w:tmpl w:val="7918F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16"/>
  </w:num>
  <w:num w:numId="4">
    <w:abstractNumId w:val="11"/>
  </w:num>
  <w:num w:numId="5">
    <w:abstractNumId w:val="29"/>
  </w:num>
  <w:num w:numId="6">
    <w:abstractNumId w:val="12"/>
  </w:num>
  <w:num w:numId="7">
    <w:abstractNumId w:val="24"/>
  </w:num>
  <w:num w:numId="8">
    <w:abstractNumId w:val="45"/>
  </w:num>
  <w:num w:numId="9">
    <w:abstractNumId w:val="21"/>
  </w:num>
  <w:num w:numId="10">
    <w:abstractNumId w:val="26"/>
  </w:num>
  <w:num w:numId="11">
    <w:abstractNumId w:val="1"/>
  </w:num>
  <w:num w:numId="12">
    <w:abstractNumId w:val="33"/>
  </w:num>
  <w:num w:numId="13">
    <w:abstractNumId w:val="5"/>
  </w:num>
  <w:num w:numId="14">
    <w:abstractNumId w:val="44"/>
  </w:num>
  <w:num w:numId="15">
    <w:abstractNumId w:val="14"/>
  </w:num>
  <w:num w:numId="16">
    <w:abstractNumId w:val="7"/>
  </w:num>
  <w:num w:numId="17">
    <w:abstractNumId w:val="18"/>
  </w:num>
  <w:num w:numId="18">
    <w:abstractNumId w:val="2"/>
  </w:num>
  <w:num w:numId="19">
    <w:abstractNumId w:val="36"/>
  </w:num>
  <w:num w:numId="20">
    <w:abstractNumId w:val="39"/>
  </w:num>
  <w:num w:numId="21">
    <w:abstractNumId w:val="37"/>
  </w:num>
  <w:num w:numId="22">
    <w:abstractNumId w:val="3"/>
  </w:num>
  <w:num w:numId="23">
    <w:abstractNumId w:val="14"/>
  </w:num>
  <w:num w:numId="24">
    <w:abstractNumId w:val="14"/>
  </w:num>
  <w:num w:numId="25">
    <w:abstractNumId w:val="30"/>
  </w:num>
  <w:num w:numId="26">
    <w:abstractNumId w:val="10"/>
  </w:num>
  <w:num w:numId="27">
    <w:abstractNumId w:val="22"/>
  </w:num>
  <w:num w:numId="28">
    <w:abstractNumId w:val="20"/>
  </w:num>
  <w:num w:numId="29">
    <w:abstractNumId w:val="14"/>
  </w:num>
  <w:num w:numId="30">
    <w:abstractNumId w:val="40"/>
  </w:num>
  <w:num w:numId="31">
    <w:abstractNumId w:val="17"/>
  </w:num>
  <w:num w:numId="32">
    <w:abstractNumId w:val="19"/>
  </w:num>
  <w:num w:numId="33">
    <w:abstractNumId w:val="31"/>
  </w:num>
  <w:num w:numId="34">
    <w:abstractNumId w:val="39"/>
  </w:num>
  <w:num w:numId="35">
    <w:abstractNumId w:val="34"/>
  </w:num>
  <w:num w:numId="36">
    <w:abstractNumId w:val="42"/>
  </w:num>
  <w:num w:numId="37">
    <w:abstractNumId w:val="0"/>
  </w:num>
  <w:num w:numId="38">
    <w:abstractNumId w:val="14"/>
  </w:num>
  <w:num w:numId="39">
    <w:abstractNumId w:val="15"/>
  </w:num>
  <w:num w:numId="40">
    <w:abstractNumId w:val="24"/>
  </w:num>
  <w:num w:numId="41">
    <w:abstractNumId w:val="14"/>
  </w:num>
  <w:num w:numId="42">
    <w:abstractNumId w:val="32"/>
  </w:num>
  <w:num w:numId="43">
    <w:abstractNumId w:val="39"/>
  </w:num>
  <w:num w:numId="44">
    <w:abstractNumId w:val="23"/>
  </w:num>
  <w:num w:numId="45">
    <w:abstractNumId w:val="14"/>
  </w:num>
  <w:num w:numId="46">
    <w:abstractNumId w:val="14"/>
  </w:num>
  <w:num w:numId="47">
    <w:abstractNumId w:val="14"/>
  </w:num>
  <w:num w:numId="48">
    <w:abstractNumId w:val="14"/>
  </w:num>
  <w:num w:numId="49">
    <w:abstractNumId w:val="4"/>
  </w:num>
  <w:num w:numId="50">
    <w:abstractNumId w:val="6"/>
  </w:num>
  <w:num w:numId="51">
    <w:abstractNumId w:val="9"/>
  </w:num>
  <w:num w:numId="52">
    <w:abstractNumId w:val="14"/>
  </w:num>
  <w:num w:numId="53">
    <w:abstractNumId w:val="25"/>
  </w:num>
  <w:num w:numId="54">
    <w:abstractNumId w:val="13"/>
  </w:num>
  <w:num w:numId="55">
    <w:abstractNumId w:val="14"/>
  </w:num>
  <w:num w:numId="56">
    <w:abstractNumId w:val="39"/>
  </w:num>
  <w:num w:numId="57">
    <w:abstractNumId w:val="14"/>
  </w:num>
  <w:num w:numId="58">
    <w:abstractNumId w:val="14"/>
  </w:num>
  <w:num w:numId="59">
    <w:abstractNumId w:val="43"/>
  </w:num>
  <w:num w:numId="60">
    <w:abstractNumId w:val="14"/>
  </w:num>
  <w:num w:numId="61">
    <w:abstractNumId w:val="28"/>
  </w:num>
  <w:num w:numId="62">
    <w:abstractNumId w:val="27"/>
  </w:num>
  <w:num w:numId="63">
    <w:abstractNumId w:val="35"/>
  </w:num>
  <w:num w:numId="64">
    <w:abstractNumId w:val="41"/>
  </w:num>
  <w:num w:numId="65">
    <w:abstractNumId w:val="38"/>
  </w:num>
  <w:num w:numId="66">
    <w:abstractNumId w:val="14"/>
  </w:num>
  <w:num w:numId="67">
    <w:abstractNumId w:val="14"/>
  </w:num>
  <w:num w:numId="68">
    <w:abstractNumId w:val="14"/>
  </w:num>
  <w:num w:numId="69">
    <w:abstractNumId w:val="14"/>
  </w:num>
  <w:num w:numId="70">
    <w:abstractNumId w:val="8"/>
  </w:num>
  <w:num w:numId="71">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A37"/>
    <w:rsid w:val="00002F37"/>
    <w:rsid w:val="00003007"/>
    <w:rsid w:val="0000446D"/>
    <w:rsid w:val="000046E3"/>
    <w:rsid w:val="00004B9F"/>
    <w:rsid w:val="0000544E"/>
    <w:rsid w:val="00006446"/>
    <w:rsid w:val="00006896"/>
    <w:rsid w:val="00007686"/>
    <w:rsid w:val="00007CDC"/>
    <w:rsid w:val="000109FA"/>
    <w:rsid w:val="00011006"/>
    <w:rsid w:val="0001107A"/>
    <w:rsid w:val="000112BC"/>
    <w:rsid w:val="00011B28"/>
    <w:rsid w:val="0001248B"/>
    <w:rsid w:val="00012B42"/>
    <w:rsid w:val="000133E3"/>
    <w:rsid w:val="00013BEB"/>
    <w:rsid w:val="00013EE6"/>
    <w:rsid w:val="0001534E"/>
    <w:rsid w:val="000158A6"/>
    <w:rsid w:val="00015D15"/>
    <w:rsid w:val="00015D57"/>
    <w:rsid w:val="0001606D"/>
    <w:rsid w:val="00017135"/>
    <w:rsid w:val="000173FB"/>
    <w:rsid w:val="00017AFC"/>
    <w:rsid w:val="000203DC"/>
    <w:rsid w:val="00020424"/>
    <w:rsid w:val="00020A64"/>
    <w:rsid w:val="00020FF0"/>
    <w:rsid w:val="000214EB"/>
    <w:rsid w:val="0002186F"/>
    <w:rsid w:val="000218EC"/>
    <w:rsid w:val="00021F3A"/>
    <w:rsid w:val="000229AA"/>
    <w:rsid w:val="00022A29"/>
    <w:rsid w:val="000232DD"/>
    <w:rsid w:val="00023BDF"/>
    <w:rsid w:val="00023FEE"/>
    <w:rsid w:val="00025440"/>
    <w:rsid w:val="0002564D"/>
    <w:rsid w:val="0002596D"/>
    <w:rsid w:val="00025E43"/>
    <w:rsid w:val="00025ECA"/>
    <w:rsid w:val="000264FF"/>
    <w:rsid w:val="00030ABB"/>
    <w:rsid w:val="00030AEB"/>
    <w:rsid w:val="0003231E"/>
    <w:rsid w:val="000325B8"/>
    <w:rsid w:val="00032ADD"/>
    <w:rsid w:val="00033893"/>
    <w:rsid w:val="00034C15"/>
    <w:rsid w:val="00034CD1"/>
    <w:rsid w:val="00034CD6"/>
    <w:rsid w:val="00035A87"/>
    <w:rsid w:val="00036338"/>
    <w:rsid w:val="0003688D"/>
    <w:rsid w:val="00036BA1"/>
    <w:rsid w:val="00036F39"/>
    <w:rsid w:val="00037D60"/>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1462"/>
    <w:rsid w:val="00051C67"/>
    <w:rsid w:val="0005211B"/>
    <w:rsid w:val="00052A07"/>
    <w:rsid w:val="00052B12"/>
    <w:rsid w:val="000530E6"/>
    <w:rsid w:val="00053143"/>
    <w:rsid w:val="000534E3"/>
    <w:rsid w:val="00053C54"/>
    <w:rsid w:val="00054990"/>
    <w:rsid w:val="00054D4A"/>
    <w:rsid w:val="00054FC8"/>
    <w:rsid w:val="000559BF"/>
    <w:rsid w:val="0005606A"/>
    <w:rsid w:val="00056574"/>
    <w:rsid w:val="00057117"/>
    <w:rsid w:val="0005732A"/>
    <w:rsid w:val="00057929"/>
    <w:rsid w:val="00057AF1"/>
    <w:rsid w:val="00060EC2"/>
    <w:rsid w:val="0006128F"/>
    <w:rsid w:val="00061295"/>
    <w:rsid w:val="0006138D"/>
    <w:rsid w:val="000616E7"/>
    <w:rsid w:val="00062C27"/>
    <w:rsid w:val="0006487E"/>
    <w:rsid w:val="00064F29"/>
    <w:rsid w:val="000653E1"/>
    <w:rsid w:val="00065DB8"/>
    <w:rsid w:val="00065E1A"/>
    <w:rsid w:val="0006605A"/>
    <w:rsid w:val="000668A7"/>
    <w:rsid w:val="000721C1"/>
    <w:rsid w:val="00072EF7"/>
    <w:rsid w:val="00073B81"/>
    <w:rsid w:val="00074330"/>
    <w:rsid w:val="000743BD"/>
    <w:rsid w:val="00074992"/>
    <w:rsid w:val="000751C4"/>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9009F"/>
    <w:rsid w:val="00090366"/>
    <w:rsid w:val="000909D2"/>
    <w:rsid w:val="00091557"/>
    <w:rsid w:val="00091D35"/>
    <w:rsid w:val="000924C1"/>
    <w:rsid w:val="000924F0"/>
    <w:rsid w:val="00093474"/>
    <w:rsid w:val="000934A5"/>
    <w:rsid w:val="00093B24"/>
    <w:rsid w:val="000945DA"/>
    <w:rsid w:val="0009493B"/>
    <w:rsid w:val="00094D3D"/>
    <w:rsid w:val="000950B5"/>
    <w:rsid w:val="0009510F"/>
    <w:rsid w:val="000953A4"/>
    <w:rsid w:val="00095F26"/>
    <w:rsid w:val="00097862"/>
    <w:rsid w:val="000A05CD"/>
    <w:rsid w:val="000A0CE8"/>
    <w:rsid w:val="000A0E1C"/>
    <w:rsid w:val="000A1880"/>
    <w:rsid w:val="000A1B7B"/>
    <w:rsid w:val="000A2681"/>
    <w:rsid w:val="000A329F"/>
    <w:rsid w:val="000A46E7"/>
    <w:rsid w:val="000A4FD0"/>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6F5"/>
    <w:rsid w:val="000B5785"/>
    <w:rsid w:val="000B58C3"/>
    <w:rsid w:val="000B61E9"/>
    <w:rsid w:val="000B676A"/>
    <w:rsid w:val="000B6C12"/>
    <w:rsid w:val="000C00A7"/>
    <w:rsid w:val="000C0292"/>
    <w:rsid w:val="000C165A"/>
    <w:rsid w:val="000C2E19"/>
    <w:rsid w:val="000C3034"/>
    <w:rsid w:val="000C3BA5"/>
    <w:rsid w:val="000C40A3"/>
    <w:rsid w:val="000C4617"/>
    <w:rsid w:val="000C470A"/>
    <w:rsid w:val="000C4901"/>
    <w:rsid w:val="000C52A3"/>
    <w:rsid w:val="000C52EF"/>
    <w:rsid w:val="000C577F"/>
    <w:rsid w:val="000C57BC"/>
    <w:rsid w:val="000C5855"/>
    <w:rsid w:val="000C66FC"/>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642A"/>
    <w:rsid w:val="000D6481"/>
    <w:rsid w:val="000E0527"/>
    <w:rsid w:val="000E1E37"/>
    <w:rsid w:val="000E1E92"/>
    <w:rsid w:val="000E210C"/>
    <w:rsid w:val="000E262C"/>
    <w:rsid w:val="000E29DF"/>
    <w:rsid w:val="000E2E3D"/>
    <w:rsid w:val="000E3A91"/>
    <w:rsid w:val="000E3AED"/>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DF3"/>
    <w:rsid w:val="001005FF"/>
    <w:rsid w:val="00100B27"/>
    <w:rsid w:val="00100D5C"/>
    <w:rsid w:val="0010441A"/>
    <w:rsid w:val="0010477A"/>
    <w:rsid w:val="00104AD6"/>
    <w:rsid w:val="00104DB5"/>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290A"/>
    <w:rsid w:val="0012377F"/>
    <w:rsid w:val="00124314"/>
    <w:rsid w:val="00124DEB"/>
    <w:rsid w:val="00126B4A"/>
    <w:rsid w:val="00130A84"/>
    <w:rsid w:val="00132186"/>
    <w:rsid w:val="0013223A"/>
    <w:rsid w:val="00132FD0"/>
    <w:rsid w:val="0013347A"/>
    <w:rsid w:val="001344C0"/>
    <w:rsid w:val="001346FA"/>
    <w:rsid w:val="00134BBE"/>
    <w:rsid w:val="00135252"/>
    <w:rsid w:val="001355CF"/>
    <w:rsid w:val="001364A8"/>
    <w:rsid w:val="00136545"/>
    <w:rsid w:val="00136B2C"/>
    <w:rsid w:val="0013744A"/>
    <w:rsid w:val="001375A8"/>
    <w:rsid w:val="001377EE"/>
    <w:rsid w:val="00137AB5"/>
    <w:rsid w:val="00137F0B"/>
    <w:rsid w:val="00140006"/>
    <w:rsid w:val="001408F0"/>
    <w:rsid w:val="00141188"/>
    <w:rsid w:val="00141434"/>
    <w:rsid w:val="001417D9"/>
    <w:rsid w:val="00141BE7"/>
    <w:rsid w:val="001423D1"/>
    <w:rsid w:val="00143FC8"/>
    <w:rsid w:val="00143FCA"/>
    <w:rsid w:val="001456EB"/>
    <w:rsid w:val="0014759C"/>
    <w:rsid w:val="001479F0"/>
    <w:rsid w:val="00151E23"/>
    <w:rsid w:val="0015222E"/>
    <w:rsid w:val="001526E0"/>
    <w:rsid w:val="00152CC3"/>
    <w:rsid w:val="001547CD"/>
    <w:rsid w:val="001547EF"/>
    <w:rsid w:val="001551B5"/>
    <w:rsid w:val="00155660"/>
    <w:rsid w:val="001566BD"/>
    <w:rsid w:val="00157CE2"/>
    <w:rsid w:val="00160238"/>
    <w:rsid w:val="0016057A"/>
    <w:rsid w:val="001605D8"/>
    <w:rsid w:val="00161C53"/>
    <w:rsid w:val="00162501"/>
    <w:rsid w:val="00162AA3"/>
    <w:rsid w:val="00163D60"/>
    <w:rsid w:val="001642D7"/>
    <w:rsid w:val="00165327"/>
    <w:rsid w:val="00165545"/>
    <w:rsid w:val="001657B5"/>
    <w:rsid w:val="001658D0"/>
    <w:rsid w:val="001659C1"/>
    <w:rsid w:val="00166050"/>
    <w:rsid w:val="00166588"/>
    <w:rsid w:val="00166B9C"/>
    <w:rsid w:val="00166BB5"/>
    <w:rsid w:val="00167804"/>
    <w:rsid w:val="00167DBA"/>
    <w:rsid w:val="00167E55"/>
    <w:rsid w:val="001703C6"/>
    <w:rsid w:val="001710FA"/>
    <w:rsid w:val="001717B8"/>
    <w:rsid w:val="001725DC"/>
    <w:rsid w:val="00172D7F"/>
    <w:rsid w:val="00173A8E"/>
    <w:rsid w:val="00173AAD"/>
    <w:rsid w:val="00173B6C"/>
    <w:rsid w:val="00173D54"/>
    <w:rsid w:val="00173E4C"/>
    <w:rsid w:val="00174FA7"/>
    <w:rsid w:val="00176A65"/>
    <w:rsid w:val="0018143F"/>
    <w:rsid w:val="00183C22"/>
    <w:rsid w:val="00183E2C"/>
    <w:rsid w:val="00184FB9"/>
    <w:rsid w:val="0018510E"/>
    <w:rsid w:val="0018545E"/>
    <w:rsid w:val="0018570B"/>
    <w:rsid w:val="00185A98"/>
    <w:rsid w:val="001860C7"/>
    <w:rsid w:val="00187968"/>
    <w:rsid w:val="00187D8A"/>
    <w:rsid w:val="00190AC1"/>
    <w:rsid w:val="0019129C"/>
    <w:rsid w:val="001915CE"/>
    <w:rsid w:val="00191C97"/>
    <w:rsid w:val="00193052"/>
    <w:rsid w:val="0019341A"/>
    <w:rsid w:val="00193C64"/>
    <w:rsid w:val="00193F97"/>
    <w:rsid w:val="00194C33"/>
    <w:rsid w:val="00195779"/>
    <w:rsid w:val="001971A4"/>
    <w:rsid w:val="00197456"/>
    <w:rsid w:val="00197DF9"/>
    <w:rsid w:val="00197E05"/>
    <w:rsid w:val="001A0948"/>
    <w:rsid w:val="001A16EB"/>
    <w:rsid w:val="001A1952"/>
    <w:rsid w:val="001A1987"/>
    <w:rsid w:val="001A1AE7"/>
    <w:rsid w:val="001A2489"/>
    <w:rsid w:val="001A2564"/>
    <w:rsid w:val="001A315D"/>
    <w:rsid w:val="001A466F"/>
    <w:rsid w:val="001A6173"/>
    <w:rsid w:val="001A697D"/>
    <w:rsid w:val="001A6A1F"/>
    <w:rsid w:val="001A6CBA"/>
    <w:rsid w:val="001A6E74"/>
    <w:rsid w:val="001A7206"/>
    <w:rsid w:val="001A7DA6"/>
    <w:rsid w:val="001A7EA0"/>
    <w:rsid w:val="001B05F9"/>
    <w:rsid w:val="001B0B6C"/>
    <w:rsid w:val="001B0D0F"/>
    <w:rsid w:val="001B0D97"/>
    <w:rsid w:val="001B2C81"/>
    <w:rsid w:val="001B341B"/>
    <w:rsid w:val="001B5A5D"/>
    <w:rsid w:val="001B78F6"/>
    <w:rsid w:val="001C1428"/>
    <w:rsid w:val="001C1CE5"/>
    <w:rsid w:val="001C28CD"/>
    <w:rsid w:val="001C35DC"/>
    <w:rsid w:val="001C3D2A"/>
    <w:rsid w:val="001C4D00"/>
    <w:rsid w:val="001C4D6B"/>
    <w:rsid w:val="001C5A76"/>
    <w:rsid w:val="001C6F2D"/>
    <w:rsid w:val="001C7785"/>
    <w:rsid w:val="001D06BA"/>
    <w:rsid w:val="001D07FF"/>
    <w:rsid w:val="001D0A55"/>
    <w:rsid w:val="001D179D"/>
    <w:rsid w:val="001D1A04"/>
    <w:rsid w:val="001D232D"/>
    <w:rsid w:val="001D462F"/>
    <w:rsid w:val="001D51BA"/>
    <w:rsid w:val="001D5864"/>
    <w:rsid w:val="001D5E5F"/>
    <w:rsid w:val="001D606E"/>
    <w:rsid w:val="001D6342"/>
    <w:rsid w:val="001D659A"/>
    <w:rsid w:val="001D6A80"/>
    <w:rsid w:val="001D6D53"/>
    <w:rsid w:val="001D798C"/>
    <w:rsid w:val="001D7E22"/>
    <w:rsid w:val="001E04BE"/>
    <w:rsid w:val="001E069A"/>
    <w:rsid w:val="001E0810"/>
    <w:rsid w:val="001E1138"/>
    <w:rsid w:val="001E1805"/>
    <w:rsid w:val="001E28F4"/>
    <w:rsid w:val="001E579E"/>
    <w:rsid w:val="001E58E2"/>
    <w:rsid w:val="001E5CD8"/>
    <w:rsid w:val="001E5DA9"/>
    <w:rsid w:val="001E692D"/>
    <w:rsid w:val="001E6F4F"/>
    <w:rsid w:val="001E7435"/>
    <w:rsid w:val="001E79D8"/>
    <w:rsid w:val="001E7AED"/>
    <w:rsid w:val="001F04DD"/>
    <w:rsid w:val="001F0E35"/>
    <w:rsid w:val="001F1D58"/>
    <w:rsid w:val="001F2302"/>
    <w:rsid w:val="001F2B81"/>
    <w:rsid w:val="001F31D1"/>
    <w:rsid w:val="001F3267"/>
    <w:rsid w:val="001F3916"/>
    <w:rsid w:val="001F406C"/>
    <w:rsid w:val="001F40A5"/>
    <w:rsid w:val="001F54C5"/>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423"/>
    <w:rsid w:val="002158FA"/>
    <w:rsid w:val="00215926"/>
    <w:rsid w:val="00215F5E"/>
    <w:rsid w:val="00216648"/>
    <w:rsid w:val="00217BA3"/>
    <w:rsid w:val="00217CDC"/>
    <w:rsid w:val="00220163"/>
    <w:rsid w:val="00220600"/>
    <w:rsid w:val="00220A57"/>
    <w:rsid w:val="00220F69"/>
    <w:rsid w:val="002224DB"/>
    <w:rsid w:val="00223F1F"/>
    <w:rsid w:val="00223FCB"/>
    <w:rsid w:val="002248E6"/>
    <w:rsid w:val="002252C3"/>
    <w:rsid w:val="00225BAF"/>
    <w:rsid w:val="00225C54"/>
    <w:rsid w:val="00226C86"/>
    <w:rsid w:val="0022795A"/>
    <w:rsid w:val="002302FF"/>
    <w:rsid w:val="00230765"/>
    <w:rsid w:val="00231157"/>
    <w:rsid w:val="002319E4"/>
    <w:rsid w:val="00231BF8"/>
    <w:rsid w:val="00232BF6"/>
    <w:rsid w:val="0023321F"/>
    <w:rsid w:val="00233313"/>
    <w:rsid w:val="0023382A"/>
    <w:rsid w:val="00234550"/>
    <w:rsid w:val="00234A29"/>
    <w:rsid w:val="00234A3F"/>
    <w:rsid w:val="00234A9D"/>
    <w:rsid w:val="00234EE7"/>
    <w:rsid w:val="00235018"/>
    <w:rsid w:val="00235197"/>
    <w:rsid w:val="00235632"/>
    <w:rsid w:val="00235872"/>
    <w:rsid w:val="00241559"/>
    <w:rsid w:val="00241D84"/>
    <w:rsid w:val="00242929"/>
    <w:rsid w:val="00242BBA"/>
    <w:rsid w:val="002435B3"/>
    <w:rsid w:val="0024364D"/>
    <w:rsid w:val="002438D9"/>
    <w:rsid w:val="00243EB8"/>
    <w:rsid w:val="00244141"/>
    <w:rsid w:val="00244EFD"/>
    <w:rsid w:val="002455F4"/>
    <w:rsid w:val="002458EB"/>
    <w:rsid w:val="002467D7"/>
    <w:rsid w:val="002468AB"/>
    <w:rsid w:val="00246FDE"/>
    <w:rsid w:val="002500C8"/>
    <w:rsid w:val="00250705"/>
    <w:rsid w:val="0025178A"/>
    <w:rsid w:val="002532D8"/>
    <w:rsid w:val="002548D7"/>
    <w:rsid w:val="00255D26"/>
    <w:rsid w:val="00256137"/>
    <w:rsid w:val="00256423"/>
    <w:rsid w:val="00256A13"/>
    <w:rsid w:val="002571B8"/>
    <w:rsid w:val="00257543"/>
    <w:rsid w:val="002601C3"/>
    <w:rsid w:val="002617E7"/>
    <w:rsid w:val="00261C59"/>
    <w:rsid w:val="00261DB2"/>
    <w:rsid w:val="00262743"/>
    <w:rsid w:val="00262C31"/>
    <w:rsid w:val="002634C5"/>
    <w:rsid w:val="00263EEA"/>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3CB"/>
    <w:rsid w:val="0027556C"/>
    <w:rsid w:val="00275653"/>
    <w:rsid w:val="00275B93"/>
    <w:rsid w:val="00276545"/>
    <w:rsid w:val="00277E5B"/>
    <w:rsid w:val="00277FE8"/>
    <w:rsid w:val="002804D3"/>
    <w:rsid w:val="00280531"/>
    <w:rsid w:val="002805F5"/>
    <w:rsid w:val="00280751"/>
    <w:rsid w:val="00280D01"/>
    <w:rsid w:val="0028280A"/>
    <w:rsid w:val="00282E7F"/>
    <w:rsid w:val="0028346C"/>
    <w:rsid w:val="00283660"/>
    <w:rsid w:val="002842C6"/>
    <w:rsid w:val="002846E2"/>
    <w:rsid w:val="00284983"/>
    <w:rsid w:val="00284C06"/>
    <w:rsid w:val="002850D6"/>
    <w:rsid w:val="00286ACD"/>
    <w:rsid w:val="00286FD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3AE6"/>
    <w:rsid w:val="002A3DD7"/>
    <w:rsid w:val="002A3DF5"/>
    <w:rsid w:val="002A4CA5"/>
    <w:rsid w:val="002A517B"/>
    <w:rsid w:val="002A630C"/>
    <w:rsid w:val="002A639E"/>
    <w:rsid w:val="002B0493"/>
    <w:rsid w:val="002B0A66"/>
    <w:rsid w:val="002B24D6"/>
    <w:rsid w:val="002B333E"/>
    <w:rsid w:val="002B380C"/>
    <w:rsid w:val="002B3C2A"/>
    <w:rsid w:val="002B4395"/>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D071A"/>
    <w:rsid w:val="002D1D4B"/>
    <w:rsid w:val="002D22AC"/>
    <w:rsid w:val="002D2453"/>
    <w:rsid w:val="002D3282"/>
    <w:rsid w:val="002D34B2"/>
    <w:rsid w:val="002D398A"/>
    <w:rsid w:val="002D4A2B"/>
    <w:rsid w:val="002D4C86"/>
    <w:rsid w:val="002D5683"/>
    <w:rsid w:val="002D649A"/>
    <w:rsid w:val="002D6F9A"/>
    <w:rsid w:val="002D7637"/>
    <w:rsid w:val="002D7B2E"/>
    <w:rsid w:val="002D7C46"/>
    <w:rsid w:val="002D7E84"/>
    <w:rsid w:val="002E059D"/>
    <w:rsid w:val="002E0C05"/>
    <w:rsid w:val="002E17F2"/>
    <w:rsid w:val="002E23EB"/>
    <w:rsid w:val="002E27C5"/>
    <w:rsid w:val="002E3358"/>
    <w:rsid w:val="002E3834"/>
    <w:rsid w:val="002E4A68"/>
    <w:rsid w:val="002E4FBA"/>
    <w:rsid w:val="002E75FF"/>
    <w:rsid w:val="002E7BC1"/>
    <w:rsid w:val="002E7C4D"/>
    <w:rsid w:val="002E7CAE"/>
    <w:rsid w:val="002E7F79"/>
    <w:rsid w:val="002F13AB"/>
    <w:rsid w:val="002F15C0"/>
    <w:rsid w:val="002F1BE3"/>
    <w:rsid w:val="002F22AC"/>
    <w:rsid w:val="002F2771"/>
    <w:rsid w:val="002F27D6"/>
    <w:rsid w:val="002F2CDF"/>
    <w:rsid w:val="002F37A9"/>
    <w:rsid w:val="002F4C19"/>
    <w:rsid w:val="002F4E92"/>
    <w:rsid w:val="002F50F1"/>
    <w:rsid w:val="002F671E"/>
    <w:rsid w:val="00300832"/>
    <w:rsid w:val="00301970"/>
    <w:rsid w:val="00301CE6"/>
    <w:rsid w:val="00301E69"/>
    <w:rsid w:val="0030256B"/>
    <w:rsid w:val="0030261A"/>
    <w:rsid w:val="0030276F"/>
    <w:rsid w:val="00302D40"/>
    <w:rsid w:val="0030319E"/>
    <w:rsid w:val="0030321B"/>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B32"/>
    <w:rsid w:val="00320E9D"/>
    <w:rsid w:val="0032176A"/>
    <w:rsid w:val="00321CCD"/>
    <w:rsid w:val="00322C9F"/>
    <w:rsid w:val="003230A7"/>
    <w:rsid w:val="00324D23"/>
    <w:rsid w:val="00325BA9"/>
    <w:rsid w:val="00326031"/>
    <w:rsid w:val="00326BBC"/>
    <w:rsid w:val="00326DE7"/>
    <w:rsid w:val="00331161"/>
    <w:rsid w:val="00331751"/>
    <w:rsid w:val="00331D5C"/>
    <w:rsid w:val="0033360D"/>
    <w:rsid w:val="00334579"/>
    <w:rsid w:val="003345BE"/>
    <w:rsid w:val="0033492A"/>
    <w:rsid w:val="00334DA1"/>
    <w:rsid w:val="003352C7"/>
    <w:rsid w:val="00335858"/>
    <w:rsid w:val="00336400"/>
    <w:rsid w:val="0033641B"/>
    <w:rsid w:val="00336A6A"/>
    <w:rsid w:val="00336A7D"/>
    <w:rsid w:val="00336BDA"/>
    <w:rsid w:val="003372A6"/>
    <w:rsid w:val="0034082C"/>
    <w:rsid w:val="00340AE9"/>
    <w:rsid w:val="00341062"/>
    <w:rsid w:val="00341B46"/>
    <w:rsid w:val="00342BD7"/>
    <w:rsid w:val="00344156"/>
    <w:rsid w:val="0034691D"/>
    <w:rsid w:val="00346999"/>
    <w:rsid w:val="00346DB5"/>
    <w:rsid w:val="003470F1"/>
    <w:rsid w:val="003477B1"/>
    <w:rsid w:val="00347B23"/>
    <w:rsid w:val="00352DB7"/>
    <w:rsid w:val="00353066"/>
    <w:rsid w:val="003532AD"/>
    <w:rsid w:val="0035358C"/>
    <w:rsid w:val="00354006"/>
    <w:rsid w:val="0035440C"/>
    <w:rsid w:val="00354EB9"/>
    <w:rsid w:val="0035578A"/>
    <w:rsid w:val="00356B09"/>
    <w:rsid w:val="00356EC2"/>
    <w:rsid w:val="00356F3B"/>
    <w:rsid w:val="00357380"/>
    <w:rsid w:val="0035763F"/>
    <w:rsid w:val="00357762"/>
    <w:rsid w:val="00357DCB"/>
    <w:rsid w:val="003602D9"/>
    <w:rsid w:val="0036033A"/>
    <w:rsid w:val="003603C9"/>
    <w:rsid w:val="003604CE"/>
    <w:rsid w:val="00360772"/>
    <w:rsid w:val="00360A31"/>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4F09"/>
    <w:rsid w:val="00385BF0"/>
    <w:rsid w:val="003862F4"/>
    <w:rsid w:val="003877DD"/>
    <w:rsid w:val="003879CB"/>
    <w:rsid w:val="00387BE4"/>
    <w:rsid w:val="00390339"/>
    <w:rsid w:val="00390869"/>
    <w:rsid w:val="003917D4"/>
    <w:rsid w:val="003920EC"/>
    <w:rsid w:val="0039231E"/>
    <w:rsid w:val="0039263A"/>
    <w:rsid w:val="00392D5F"/>
    <w:rsid w:val="003939FF"/>
    <w:rsid w:val="00393FEF"/>
    <w:rsid w:val="00394603"/>
    <w:rsid w:val="00397B6D"/>
    <w:rsid w:val="003A0232"/>
    <w:rsid w:val="003A04CD"/>
    <w:rsid w:val="003A0538"/>
    <w:rsid w:val="003A1BF4"/>
    <w:rsid w:val="003A2223"/>
    <w:rsid w:val="003A2294"/>
    <w:rsid w:val="003A2A0F"/>
    <w:rsid w:val="003A2A46"/>
    <w:rsid w:val="003A3954"/>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4424"/>
    <w:rsid w:val="003B4989"/>
    <w:rsid w:val="003B4DF7"/>
    <w:rsid w:val="003B7D72"/>
    <w:rsid w:val="003B7FE5"/>
    <w:rsid w:val="003C02AF"/>
    <w:rsid w:val="003C065B"/>
    <w:rsid w:val="003C11C8"/>
    <w:rsid w:val="003C11E7"/>
    <w:rsid w:val="003C19DA"/>
    <w:rsid w:val="003C2151"/>
    <w:rsid w:val="003C2698"/>
    <w:rsid w:val="003C2702"/>
    <w:rsid w:val="003C5275"/>
    <w:rsid w:val="003C67EF"/>
    <w:rsid w:val="003C7806"/>
    <w:rsid w:val="003D0B0C"/>
    <w:rsid w:val="003D0EBB"/>
    <w:rsid w:val="003D109F"/>
    <w:rsid w:val="003D1303"/>
    <w:rsid w:val="003D1E1E"/>
    <w:rsid w:val="003D2478"/>
    <w:rsid w:val="003D2FBA"/>
    <w:rsid w:val="003D3C45"/>
    <w:rsid w:val="003D40F8"/>
    <w:rsid w:val="003D45FC"/>
    <w:rsid w:val="003D4AC8"/>
    <w:rsid w:val="003D4EF0"/>
    <w:rsid w:val="003D4F02"/>
    <w:rsid w:val="003D59E0"/>
    <w:rsid w:val="003D5B1F"/>
    <w:rsid w:val="003D629B"/>
    <w:rsid w:val="003D62C8"/>
    <w:rsid w:val="003D6887"/>
    <w:rsid w:val="003D7B96"/>
    <w:rsid w:val="003E045C"/>
    <w:rsid w:val="003E15FA"/>
    <w:rsid w:val="003E1DC6"/>
    <w:rsid w:val="003E20C0"/>
    <w:rsid w:val="003E2466"/>
    <w:rsid w:val="003E2BA5"/>
    <w:rsid w:val="003E2EC0"/>
    <w:rsid w:val="003E3DEB"/>
    <w:rsid w:val="003E4B33"/>
    <w:rsid w:val="003E4E67"/>
    <w:rsid w:val="003E538B"/>
    <w:rsid w:val="003E55E4"/>
    <w:rsid w:val="003E5CBC"/>
    <w:rsid w:val="003E6279"/>
    <w:rsid w:val="003E691D"/>
    <w:rsid w:val="003E74E3"/>
    <w:rsid w:val="003F05C7"/>
    <w:rsid w:val="003F1455"/>
    <w:rsid w:val="003F20FD"/>
    <w:rsid w:val="003F2904"/>
    <w:rsid w:val="003F2CD4"/>
    <w:rsid w:val="003F2F20"/>
    <w:rsid w:val="003F435A"/>
    <w:rsid w:val="003F6BBE"/>
    <w:rsid w:val="003F6D82"/>
    <w:rsid w:val="003F6D94"/>
    <w:rsid w:val="003F7741"/>
    <w:rsid w:val="00400056"/>
    <w:rsid w:val="004000E8"/>
    <w:rsid w:val="00400255"/>
    <w:rsid w:val="00400664"/>
    <w:rsid w:val="00400C2A"/>
    <w:rsid w:val="004026E9"/>
    <w:rsid w:val="00402E2B"/>
    <w:rsid w:val="004032D9"/>
    <w:rsid w:val="004038B5"/>
    <w:rsid w:val="00403CFD"/>
    <w:rsid w:val="004041D2"/>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8EF"/>
    <w:rsid w:val="00415F07"/>
    <w:rsid w:val="004161C1"/>
    <w:rsid w:val="004161FF"/>
    <w:rsid w:val="00417191"/>
    <w:rsid w:val="00417BC0"/>
    <w:rsid w:val="004205F8"/>
    <w:rsid w:val="00420886"/>
    <w:rsid w:val="004209F5"/>
    <w:rsid w:val="00420F90"/>
    <w:rsid w:val="00421105"/>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7248"/>
    <w:rsid w:val="00427F50"/>
    <w:rsid w:val="00430BAC"/>
    <w:rsid w:val="00433DE1"/>
    <w:rsid w:val="00434987"/>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92"/>
    <w:rsid w:val="00443897"/>
    <w:rsid w:val="0044489B"/>
    <w:rsid w:val="00444F56"/>
    <w:rsid w:val="004456DB"/>
    <w:rsid w:val="00446488"/>
    <w:rsid w:val="00446A51"/>
    <w:rsid w:val="00446D86"/>
    <w:rsid w:val="00447DC4"/>
    <w:rsid w:val="004503AC"/>
    <w:rsid w:val="00450C80"/>
    <w:rsid w:val="004517AA"/>
    <w:rsid w:val="00452AB6"/>
    <w:rsid w:val="00452CAC"/>
    <w:rsid w:val="00452EAC"/>
    <w:rsid w:val="00453472"/>
    <w:rsid w:val="00455B35"/>
    <w:rsid w:val="00455CA1"/>
    <w:rsid w:val="0045715C"/>
    <w:rsid w:val="00457565"/>
    <w:rsid w:val="00457B71"/>
    <w:rsid w:val="00457D5C"/>
    <w:rsid w:val="00460463"/>
    <w:rsid w:val="004613D9"/>
    <w:rsid w:val="00461429"/>
    <w:rsid w:val="00461B11"/>
    <w:rsid w:val="00463116"/>
    <w:rsid w:val="00463AF4"/>
    <w:rsid w:val="00464CDD"/>
    <w:rsid w:val="004652FD"/>
    <w:rsid w:val="00465372"/>
    <w:rsid w:val="0046582D"/>
    <w:rsid w:val="004661C5"/>
    <w:rsid w:val="00466968"/>
    <w:rsid w:val="004669E2"/>
    <w:rsid w:val="00467FFA"/>
    <w:rsid w:val="00470AD5"/>
    <w:rsid w:val="00470C31"/>
    <w:rsid w:val="004713BA"/>
    <w:rsid w:val="00472A5A"/>
    <w:rsid w:val="004734D0"/>
    <w:rsid w:val="00474E3F"/>
    <w:rsid w:val="00475048"/>
    <w:rsid w:val="0047556B"/>
    <w:rsid w:val="00476111"/>
    <w:rsid w:val="00476AA3"/>
    <w:rsid w:val="0047704A"/>
    <w:rsid w:val="00477344"/>
    <w:rsid w:val="00477768"/>
    <w:rsid w:val="004778B7"/>
    <w:rsid w:val="00480074"/>
    <w:rsid w:val="0048008B"/>
    <w:rsid w:val="00480BDD"/>
    <w:rsid w:val="00480E14"/>
    <w:rsid w:val="0048283B"/>
    <w:rsid w:val="004828A3"/>
    <w:rsid w:val="00482CDD"/>
    <w:rsid w:val="00482F11"/>
    <w:rsid w:val="00483168"/>
    <w:rsid w:val="00483F9B"/>
    <w:rsid w:val="00485667"/>
    <w:rsid w:val="004857D3"/>
    <w:rsid w:val="004874D0"/>
    <w:rsid w:val="00490DE1"/>
    <w:rsid w:val="004912E4"/>
    <w:rsid w:val="004914F8"/>
    <w:rsid w:val="00492BC5"/>
    <w:rsid w:val="00493781"/>
    <w:rsid w:val="00493A29"/>
    <w:rsid w:val="00494BDE"/>
    <w:rsid w:val="00494C5B"/>
    <w:rsid w:val="004953C8"/>
    <w:rsid w:val="00495CCF"/>
    <w:rsid w:val="00495DB1"/>
    <w:rsid w:val="004964F1"/>
    <w:rsid w:val="00496ABA"/>
    <w:rsid w:val="004A01AB"/>
    <w:rsid w:val="004A0D69"/>
    <w:rsid w:val="004A1023"/>
    <w:rsid w:val="004A12A3"/>
    <w:rsid w:val="004A16BC"/>
    <w:rsid w:val="004A1CF7"/>
    <w:rsid w:val="004A2B94"/>
    <w:rsid w:val="004A304E"/>
    <w:rsid w:val="004A3167"/>
    <w:rsid w:val="004A3656"/>
    <w:rsid w:val="004A48A3"/>
    <w:rsid w:val="004A5F34"/>
    <w:rsid w:val="004A60C8"/>
    <w:rsid w:val="004A62D6"/>
    <w:rsid w:val="004A6C1E"/>
    <w:rsid w:val="004B0919"/>
    <w:rsid w:val="004B0F35"/>
    <w:rsid w:val="004B10BB"/>
    <w:rsid w:val="004B16C6"/>
    <w:rsid w:val="004B1FC0"/>
    <w:rsid w:val="004B31D8"/>
    <w:rsid w:val="004B3582"/>
    <w:rsid w:val="004B4F73"/>
    <w:rsid w:val="004B5C2F"/>
    <w:rsid w:val="004B5C82"/>
    <w:rsid w:val="004B66D0"/>
    <w:rsid w:val="004B7C0C"/>
    <w:rsid w:val="004C2157"/>
    <w:rsid w:val="004C3898"/>
    <w:rsid w:val="004C4246"/>
    <w:rsid w:val="004C4CDF"/>
    <w:rsid w:val="004C5C2C"/>
    <w:rsid w:val="004C62D2"/>
    <w:rsid w:val="004C62EB"/>
    <w:rsid w:val="004C6FC1"/>
    <w:rsid w:val="004C7B85"/>
    <w:rsid w:val="004D0F7B"/>
    <w:rsid w:val="004D1698"/>
    <w:rsid w:val="004D1E7F"/>
    <w:rsid w:val="004D22F6"/>
    <w:rsid w:val="004D2BD6"/>
    <w:rsid w:val="004D36B1"/>
    <w:rsid w:val="004D3F54"/>
    <w:rsid w:val="004D524B"/>
    <w:rsid w:val="004D5C92"/>
    <w:rsid w:val="004D6417"/>
    <w:rsid w:val="004D665A"/>
    <w:rsid w:val="004D6BC7"/>
    <w:rsid w:val="004D6C2E"/>
    <w:rsid w:val="004D7EBD"/>
    <w:rsid w:val="004E143B"/>
    <w:rsid w:val="004E1E8E"/>
    <w:rsid w:val="004E2149"/>
    <w:rsid w:val="004E2680"/>
    <w:rsid w:val="004E28F9"/>
    <w:rsid w:val="004E38AB"/>
    <w:rsid w:val="004E3E5E"/>
    <w:rsid w:val="004E462E"/>
    <w:rsid w:val="004E4E16"/>
    <w:rsid w:val="004E56DC"/>
    <w:rsid w:val="004E75A1"/>
    <w:rsid w:val="004E76F4"/>
    <w:rsid w:val="004F03DF"/>
    <w:rsid w:val="004F0484"/>
    <w:rsid w:val="004F0B4E"/>
    <w:rsid w:val="004F0B5C"/>
    <w:rsid w:val="004F0B6C"/>
    <w:rsid w:val="004F1406"/>
    <w:rsid w:val="004F2078"/>
    <w:rsid w:val="004F24C9"/>
    <w:rsid w:val="004F45F9"/>
    <w:rsid w:val="004F461B"/>
    <w:rsid w:val="004F4DA3"/>
    <w:rsid w:val="004F560D"/>
    <w:rsid w:val="004F5BA4"/>
    <w:rsid w:val="004F5CAC"/>
    <w:rsid w:val="004F74FE"/>
    <w:rsid w:val="004F7C46"/>
    <w:rsid w:val="0050009D"/>
    <w:rsid w:val="00500172"/>
    <w:rsid w:val="00501498"/>
    <w:rsid w:val="00501A90"/>
    <w:rsid w:val="00501DF9"/>
    <w:rsid w:val="00501EE3"/>
    <w:rsid w:val="005026FB"/>
    <w:rsid w:val="00503791"/>
    <w:rsid w:val="00504351"/>
    <w:rsid w:val="00505110"/>
    <w:rsid w:val="005058CA"/>
    <w:rsid w:val="00506557"/>
    <w:rsid w:val="0050677A"/>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235D"/>
    <w:rsid w:val="0052327B"/>
    <w:rsid w:val="0052387B"/>
    <w:rsid w:val="005238E3"/>
    <w:rsid w:val="0052453E"/>
    <w:rsid w:val="00526B92"/>
    <w:rsid w:val="00527883"/>
    <w:rsid w:val="00527A28"/>
    <w:rsid w:val="00530643"/>
    <w:rsid w:val="00531631"/>
    <w:rsid w:val="0053173F"/>
    <w:rsid w:val="00531D30"/>
    <w:rsid w:val="00532B69"/>
    <w:rsid w:val="00533050"/>
    <w:rsid w:val="005338D9"/>
    <w:rsid w:val="005340CE"/>
    <w:rsid w:val="00534B59"/>
    <w:rsid w:val="00536759"/>
    <w:rsid w:val="005368EF"/>
    <w:rsid w:val="00537C62"/>
    <w:rsid w:val="00540B43"/>
    <w:rsid w:val="00540CBC"/>
    <w:rsid w:val="00540F35"/>
    <w:rsid w:val="00541A35"/>
    <w:rsid w:val="00542BCE"/>
    <w:rsid w:val="00542DF5"/>
    <w:rsid w:val="005438CF"/>
    <w:rsid w:val="005447C9"/>
    <w:rsid w:val="00544D95"/>
    <w:rsid w:val="00545608"/>
    <w:rsid w:val="00546970"/>
    <w:rsid w:val="00547058"/>
    <w:rsid w:val="005471A7"/>
    <w:rsid w:val="0054772C"/>
    <w:rsid w:val="00547F43"/>
    <w:rsid w:val="005502F4"/>
    <w:rsid w:val="00550598"/>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6121F"/>
    <w:rsid w:val="00561949"/>
    <w:rsid w:val="00561C73"/>
    <w:rsid w:val="005620F1"/>
    <w:rsid w:val="00563271"/>
    <w:rsid w:val="005646BD"/>
    <w:rsid w:val="0056482F"/>
    <w:rsid w:val="005661DB"/>
    <w:rsid w:val="005664E2"/>
    <w:rsid w:val="00567757"/>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C2F"/>
    <w:rsid w:val="0057664C"/>
    <w:rsid w:val="00577C75"/>
    <w:rsid w:val="005826D4"/>
    <w:rsid w:val="00582809"/>
    <w:rsid w:val="005838DE"/>
    <w:rsid w:val="0058798C"/>
    <w:rsid w:val="00587CAB"/>
    <w:rsid w:val="005900FA"/>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4648"/>
    <w:rsid w:val="005C4894"/>
    <w:rsid w:val="005C4D4A"/>
    <w:rsid w:val="005C5C7E"/>
    <w:rsid w:val="005C6D1C"/>
    <w:rsid w:val="005C6DD1"/>
    <w:rsid w:val="005C74FB"/>
    <w:rsid w:val="005C79F3"/>
    <w:rsid w:val="005C7FA9"/>
    <w:rsid w:val="005D08D9"/>
    <w:rsid w:val="005D1145"/>
    <w:rsid w:val="005D1602"/>
    <w:rsid w:val="005D1D64"/>
    <w:rsid w:val="005D248B"/>
    <w:rsid w:val="005D3A60"/>
    <w:rsid w:val="005D583F"/>
    <w:rsid w:val="005D6AF9"/>
    <w:rsid w:val="005D6ED9"/>
    <w:rsid w:val="005D7605"/>
    <w:rsid w:val="005D76E8"/>
    <w:rsid w:val="005D7C6F"/>
    <w:rsid w:val="005E0350"/>
    <w:rsid w:val="005E08E8"/>
    <w:rsid w:val="005E1131"/>
    <w:rsid w:val="005E1AA7"/>
    <w:rsid w:val="005E1BD8"/>
    <w:rsid w:val="005E333A"/>
    <w:rsid w:val="005E33A1"/>
    <w:rsid w:val="005E36C1"/>
    <w:rsid w:val="005E385F"/>
    <w:rsid w:val="005E38B9"/>
    <w:rsid w:val="005E3BDB"/>
    <w:rsid w:val="005E477F"/>
    <w:rsid w:val="005E55B6"/>
    <w:rsid w:val="005E5B81"/>
    <w:rsid w:val="005E5E4B"/>
    <w:rsid w:val="005E5F95"/>
    <w:rsid w:val="005E670F"/>
    <w:rsid w:val="005F02B4"/>
    <w:rsid w:val="005F07D3"/>
    <w:rsid w:val="005F11AA"/>
    <w:rsid w:val="005F1237"/>
    <w:rsid w:val="005F2841"/>
    <w:rsid w:val="005F2CB1"/>
    <w:rsid w:val="005F2CCF"/>
    <w:rsid w:val="005F2FDC"/>
    <w:rsid w:val="005F3025"/>
    <w:rsid w:val="005F4340"/>
    <w:rsid w:val="005F4DDD"/>
    <w:rsid w:val="005F501E"/>
    <w:rsid w:val="005F581F"/>
    <w:rsid w:val="005F618C"/>
    <w:rsid w:val="005F6326"/>
    <w:rsid w:val="005F6461"/>
    <w:rsid w:val="005F6F4E"/>
    <w:rsid w:val="005F70BD"/>
    <w:rsid w:val="005F7181"/>
    <w:rsid w:val="005F79E4"/>
    <w:rsid w:val="005F7E30"/>
    <w:rsid w:val="00600AC4"/>
    <w:rsid w:val="0060177C"/>
    <w:rsid w:val="006018F1"/>
    <w:rsid w:val="0060283C"/>
    <w:rsid w:val="0060311D"/>
    <w:rsid w:val="0060327D"/>
    <w:rsid w:val="006039AD"/>
    <w:rsid w:val="00604547"/>
    <w:rsid w:val="00604F14"/>
    <w:rsid w:val="00605419"/>
    <w:rsid w:val="00605771"/>
    <w:rsid w:val="00606272"/>
    <w:rsid w:val="00610F68"/>
    <w:rsid w:val="00611313"/>
    <w:rsid w:val="00611B83"/>
    <w:rsid w:val="006121B9"/>
    <w:rsid w:val="00612F8F"/>
    <w:rsid w:val="00613257"/>
    <w:rsid w:val="0061342C"/>
    <w:rsid w:val="00614221"/>
    <w:rsid w:val="00614328"/>
    <w:rsid w:val="006146CE"/>
    <w:rsid w:val="0061480F"/>
    <w:rsid w:val="00615839"/>
    <w:rsid w:val="006162FA"/>
    <w:rsid w:val="00617795"/>
    <w:rsid w:val="0062051E"/>
    <w:rsid w:val="00620A71"/>
    <w:rsid w:val="00620D4A"/>
    <w:rsid w:val="00620D80"/>
    <w:rsid w:val="00620F39"/>
    <w:rsid w:val="00621138"/>
    <w:rsid w:val="006234A6"/>
    <w:rsid w:val="00623A29"/>
    <w:rsid w:val="00624303"/>
    <w:rsid w:val="00625095"/>
    <w:rsid w:val="00625A28"/>
    <w:rsid w:val="00625E69"/>
    <w:rsid w:val="00626E5D"/>
    <w:rsid w:val="00630001"/>
    <w:rsid w:val="006311B3"/>
    <w:rsid w:val="00631E77"/>
    <w:rsid w:val="0063284C"/>
    <w:rsid w:val="00632BE1"/>
    <w:rsid w:val="00632D95"/>
    <w:rsid w:val="0063366C"/>
    <w:rsid w:val="006346C6"/>
    <w:rsid w:val="006346DE"/>
    <w:rsid w:val="00634F49"/>
    <w:rsid w:val="00635082"/>
    <w:rsid w:val="006352A2"/>
    <w:rsid w:val="006355CA"/>
    <w:rsid w:val="00636398"/>
    <w:rsid w:val="006368D3"/>
    <w:rsid w:val="00636A3D"/>
    <w:rsid w:val="006377EC"/>
    <w:rsid w:val="006401DC"/>
    <w:rsid w:val="00640AAA"/>
    <w:rsid w:val="0064151F"/>
    <w:rsid w:val="00641533"/>
    <w:rsid w:val="00641D12"/>
    <w:rsid w:val="0064208D"/>
    <w:rsid w:val="00642292"/>
    <w:rsid w:val="00642C00"/>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7C0"/>
    <w:rsid w:val="00660879"/>
    <w:rsid w:val="00660EED"/>
    <w:rsid w:val="006613A6"/>
    <w:rsid w:val="00661AE4"/>
    <w:rsid w:val="00662094"/>
    <w:rsid w:val="00662175"/>
    <w:rsid w:val="006627A2"/>
    <w:rsid w:val="006634E6"/>
    <w:rsid w:val="006643A5"/>
    <w:rsid w:val="006655EE"/>
    <w:rsid w:val="00665AB3"/>
    <w:rsid w:val="00667EE7"/>
    <w:rsid w:val="00667F8D"/>
    <w:rsid w:val="00670922"/>
    <w:rsid w:val="00670B97"/>
    <w:rsid w:val="00670BE1"/>
    <w:rsid w:val="0067114E"/>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4ED1"/>
    <w:rsid w:val="0068522F"/>
    <w:rsid w:val="00685709"/>
    <w:rsid w:val="00686453"/>
    <w:rsid w:val="00687033"/>
    <w:rsid w:val="00687096"/>
    <w:rsid w:val="006875FF"/>
    <w:rsid w:val="006876D5"/>
    <w:rsid w:val="006905EB"/>
    <w:rsid w:val="006916B0"/>
    <w:rsid w:val="00693400"/>
    <w:rsid w:val="00693721"/>
    <w:rsid w:val="00695FC2"/>
    <w:rsid w:val="00696078"/>
    <w:rsid w:val="00696949"/>
    <w:rsid w:val="00697052"/>
    <w:rsid w:val="006A174C"/>
    <w:rsid w:val="006A1930"/>
    <w:rsid w:val="006A24C1"/>
    <w:rsid w:val="006A2F39"/>
    <w:rsid w:val="006A3C6E"/>
    <w:rsid w:val="006A404C"/>
    <w:rsid w:val="006A4168"/>
    <w:rsid w:val="006A46FB"/>
    <w:rsid w:val="006A496B"/>
    <w:rsid w:val="006A4A4F"/>
    <w:rsid w:val="006A4EAC"/>
    <w:rsid w:val="006A4F47"/>
    <w:rsid w:val="006A507C"/>
    <w:rsid w:val="006A5E28"/>
    <w:rsid w:val="006A5F1B"/>
    <w:rsid w:val="006A697B"/>
    <w:rsid w:val="006A6FDE"/>
    <w:rsid w:val="006A708A"/>
    <w:rsid w:val="006A71FC"/>
    <w:rsid w:val="006A7609"/>
    <w:rsid w:val="006A7AFF"/>
    <w:rsid w:val="006B07D6"/>
    <w:rsid w:val="006B0B64"/>
    <w:rsid w:val="006B0E23"/>
    <w:rsid w:val="006B14FA"/>
    <w:rsid w:val="006B1816"/>
    <w:rsid w:val="006B2099"/>
    <w:rsid w:val="006B230F"/>
    <w:rsid w:val="006B2D47"/>
    <w:rsid w:val="006B3AE4"/>
    <w:rsid w:val="006B50CF"/>
    <w:rsid w:val="006B5412"/>
    <w:rsid w:val="006B587C"/>
    <w:rsid w:val="006B65A1"/>
    <w:rsid w:val="006B6910"/>
    <w:rsid w:val="006B6C17"/>
    <w:rsid w:val="006C03B8"/>
    <w:rsid w:val="006C10C0"/>
    <w:rsid w:val="006C1DB4"/>
    <w:rsid w:val="006C3334"/>
    <w:rsid w:val="006C39FA"/>
    <w:rsid w:val="006C417E"/>
    <w:rsid w:val="006C4A5C"/>
    <w:rsid w:val="006C529B"/>
    <w:rsid w:val="006C5CFC"/>
    <w:rsid w:val="006C5E69"/>
    <w:rsid w:val="006C5EC9"/>
    <w:rsid w:val="006C6059"/>
    <w:rsid w:val="006C6949"/>
    <w:rsid w:val="006C6956"/>
    <w:rsid w:val="006C7522"/>
    <w:rsid w:val="006D103F"/>
    <w:rsid w:val="006D1569"/>
    <w:rsid w:val="006D356F"/>
    <w:rsid w:val="006D3985"/>
    <w:rsid w:val="006D4770"/>
    <w:rsid w:val="006D4938"/>
    <w:rsid w:val="006D5177"/>
    <w:rsid w:val="006D5698"/>
    <w:rsid w:val="006D65CA"/>
    <w:rsid w:val="006D6B00"/>
    <w:rsid w:val="006D6F08"/>
    <w:rsid w:val="006E062C"/>
    <w:rsid w:val="006E2108"/>
    <w:rsid w:val="006E23DE"/>
    <w:rsid w:val="006E249B"/>
    <w:rsid w:val="006E28B7"/>
    <w:rsid w:val="006E2942"/>
    <w:rsid w:val="006E30D9"/>
    <w:rsid w:val="006E3310"/>
    <w:rsid w:val="006E40F7"/>
    <w:rsid w:val="006E4E39"/>
    <w:rsid w:val="006E565E"/>
    <w:rsid w:val="006E5C70"/>
    <w:rsid w:val="006E5F94"/>
    <w:rsid w:val="006E6277"/>
    <w:rsid w:val="006E65DA"/>
    <w:rsid w:val="006E673D"/>
    <w:rsid w:val="006E702A"/>
    <w:rsid w:val="006E73EB"/>
    <w:rsid w:val="006E7D3B"/>
    <w:rsid w:val="006F0F69"/>
    <w:rsid w:val="006F11FE"/>
    <w:rsid w:val="006F145E"/>
    <w:rsid w:val="006F1B70"/>
    <w:rsid w:val="006F2C1D"/>
    <w:rsid w:val="006F3315"/>
    <w:rsid w:val="006F341D"/>
    <w:rsid w:val="006F35CC"/>
    <w:rsid w:val="006F3620"/>
    <w:rsid w:val="006F3CDE"/>
    <w:rsid w:val="006F58D4"/>
    <w:rsid w:val="006F5AFE"/>
    <w:rsid w:val="006F733A"/>
    <w:rsid w:val="00700A9B"/>
    <w:rsid w:val="00700BAC"/>
    <w:rsid w:val="00700D8F"/>
    <w:rsid w:val="0070104C"/>
    <w:rsid w:val="007020A0"/>
    <w:rsid w:val="007024E1"/>
    <w:rsid w:val="007027CF"/>
    <w:rsid w:val="007028ED"/>
    <w:rsid w:val="0070346E"/>
    <w:rsid w:val="0070393E"/>
    <w:rsid w:val="00703C0A"/>
    <w:rsid w:val="00703CA3"/>
    <w:rsid w:val="00704EDB"/>
    <w:rsid w:val="00705351"/>
    <w:rsid w:val="00705532"/>
    <w:rsid w:val="0070555B"/>
    <w:rsid w:val="00706101"/>
    <w:rsid w:val="00706321"/>
    <w:rsid w:val="00707072"/>
    <w:rsid w:val="0070786F"/>
    <w:rsid w:val="007078E7"/>
    <w:rsid w:val="00707D61"/>
    <w:rsid w:val="00710B5E"/>
    <w:rsid w:val="00711E8A"/>
    <w:rsid w:val="00711FF8"/>
    <w:rsid w:val="00712287"/>
    <w:rsid w:val="00712772"/>
    <w:rsid w:val="00712F6C"/>
    <w:rsid w:val="00713AEA"/>
    <w:rsid w:val="00713D3C"/>
    <w:rsid w:val="00713D85"/>
    <w:rsid w:val="00713E0D"/>
    <w:rsid w:val="007148D3"/>
    <w:rsid w:val="007150FA"/>
    <w:rsid w:val="007156A6"/>
    <w:rsid w:val="00715B9A"/>
    <w:rsid w:val="0071628D"/>
    <w:rsid w:val="00720071"/>
    <w:rsid w:val="00721461"/>
    <w:rsid w:val="00721753"/>
    <w:rsid w:val="0072363F"/>
    <w:rsid w:val="00724338"/>
    <w:rsid w:val="007253A8"/>
    <w:rsid w:val="007257E0"/>
    <w:rsid w:val="007259F3"/>
    <w:rsid w:val="00726921"/>
    <w:rsid w:val="00726EA6"/>
    <w:rsid w:val="00727208"/>
    <w:rsid w:val="007274EF"/>
    <w:rsid w:val="00727680"/>
    <w:rsid w:val="00727F70"/>
    <w:rsid w:val="00730BBF"/>
    <w:rsid w:val="0073172A"/>
    <w:rsid w:val="0073262D"/>
    <w:rsid w:val="00732EB3"/>
    <w:rsid w:val="00733D5D"/>
    <w:rsid w:val="007348B1"/>
    <w:rsid w:val="00734C9F"/>
    <w:rsid w:val="007362A0"/>
    <w:rsid w:val="007362A6"/>
    <w:rsid w:val="00736D7D"/>
    <w:rsid w:val="007375F2"/>
    <w:rsid w:val="00737CC4"/>
    <w:rsid w:val="00737F3F"/>
    <w:rsid w:val="0074072E"/>
    <w:rsid w:val="0074081A"/>
    <w:rsid w:val="00740E58"/>
    <w:rsid w:val="00741338"/>
    <w:rsid w:val="0074133E"/>
    <w:rsid w:val="00742DDE"/>
    <w:rsid w:val="007430EC"/>
    <w:rsid w:val="00743630"/>
    <w:rsid w:val="007439CB"/>
    <w:rsid w:val="00743C1D"/>
    <w:rsid w:val="007445A0"/>
    <w:rsid w:val="0074524B"/>
    <w:rsid w:val="00745442"/>
    <w:rsid w:val="0074601C"/>
    <w:rsid w:val="007466F8"/>
    <w:rsid w:val="0074762D"/>
    <w:rsid w:val="00747C5A"/>
    <w:rsid w:val="00747D8B"/>
    <w:rsid w:val="00747ED0"/>
    <w:rsid w:val="007504C4"/>
    <w:rsid w:val="0075082B"/>
    <w:rsid w:val="00751228"/>
    <w:rsid w:val="00753169"/>
    <w:rsid w:val="00753618"/>
    <w:rsid w:val="0075458A"/>
    <w:rsid w:val="00755FBB"/>
    <w:rsid w:val="007571E1"/>
    <w:rsid w:val="0075746B"/>
    <w:rsid w:val="007604B2"/>
    <w:rsid w:val="007605F1"/>
    <w:rsid w:val="00760D11"/>
    <w:rsid w:val="00761060"/>
    <w:rsid w:val="007628E5"/>
    <w:rsid w:val="00763855"/>
    <w:rsid w:val="00763A55"/>
    <w:rsid w:val="007642FB"/>
    <w:rsid w:val="007643E4"/>
    <w:rsid w:val="0076492C"/>
    <w:rsid w:val="00765281"/>
    <w:rsid w:val="0076535D"/>
    <w:rsid w:val="00766BAD"/>
    <w:rsid w:val="00767CCE"/>
    <w:rsid w:val="0077066C"/>
    <w:rsid w:val="00770C31"/>
    <w:rsid w:val="0077182C"/>
    <w:rsid w:val="00771B71"/>
    <w:rsid w:val="00772F7E"/>
    <w:rsid w:val="00774CBB"/>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177"/>
    <w:rsid w:val="00783673"/>
    <w:rsid w:val="00783675"/>
    <w:rsid w:val="00783C99"/>
    <w:rsid w:val="00783CF1"/>
    <w:rsid w:val="007849A2"/>
    <w:rsid w:val="00785490"/>
    <w:rsid w:val="00786350"/>
    <w:rsid w:val="007869BE"/>
    <w:rsid w:val="00787302"/>
    <w:rsid w:val="00787DE5"/>
    <w:rsid w:val="00787DF9"/>
    <w:rsid w:val="0079042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EF8"/>
    <w:rsid w:val="007A43A6"/>
    <w:rsid w:val="007A4DA1"/>
    <w:rsid w:val="007A4F2D"/>
    <w:rsid w:val="007A58A6"/>
    <w:rsid w:val="007A59FA"/>
    <w:rsid w:val="007A5D82"/>
    <w:rsid w:val="007A65E5"/>
    <w:rsid w:val="007B0422"/>
    <w:rsid w:val="007B1A53"/>
    <w:rsid w:val="007B360E"/>
    <w:rsid w:val="007B3D2D"/>
    <w:rsid w:val="007B4319"/>
    <w:rsid w:val="007B503C"/>
    <w:rsid w:val="007B50AE"/>
    <w:rsid w:val="007B511B"/>
    <w:rsid w:val="007B51DF"/>
    <w:rsid w:val="007B5B53"/>
    <w:rsid w:val="007B61F1"/>
    <w:rsid w:val="007B69DC"/>
    <w:rsid w:val="007B7198"/>
    <w:rsid w:val="007C05DD"/>
    <w:rsid w:val="007C0EAF"/>
    <w:rsid w:val="007C29CA"/>
    <w:rsid w:val="007C3817"/>
    <w:rsid w:val="007C3D18"/>
    <w:rsid w:val="007C4975"/>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254F"/>
    <w:rsid w:val="007D3035"/>
    <w:rsid w:val="007D3102"/>
    <w:rsid w:val="007D318A"/>
    <w:rsid w:val="007D4EE8"/>
    <w:rsid w:val="007D5901"/>
    <w:rsid w:val="007D607D"/>
    <w:rsid w:val="007D6887"/>
    <w:rsid w:val="007D6E99"/>
    <w:rsid w:val="007D7526"/>
    <w:rsid w:val="007D778D"/>
    <w:rsid w:val="007D7CCC"/>
    <w:rsid w:val="007D7DCF"/>
    <w:rsid w:val="007E14E2"/>
    <w:rsid w:val="007E178E"/>
    <w:rsid w:val="007E1C6B"/>
    <w:rsid w:val="007E1E32"/>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24E6"/>
    <w:rsid w:val="007F3725"/>
    <w:rsid w:val="007F3FE7"/>
    <w:rsid w:val="007F46C5"/>
    <w:rsid w:val="007F4837"/>
    <w:rsid w:val="007F50FB"/>
    <w:rsid w:val="007F512E"/>
    <w:rsid w:val="007F601B"/>
    <w:rsid w:val="007F7230"/>
    <w:rsid w:val="00800E95"/>
    <w:rsid w:val="00801754"/>
    <w:rsid w:val="00802800"/>
    <w:rsid w:val="008028BA"/>
    <w:rsid w:val="00802FD1"/>
    <w:rsid w:val="00803708"/>
    <w:rsid w:val="00803FAE"/>
    <w:rsid w:val="0080412C"/>
    <w:rsid w:val="008041E6"/>
    <w:rsid w:val="0080438B"/>
    <w:rsid w:val="00804419"/>
    <w:rsid w:val="00804506"/>
    <w:rsid w:val="008050B2"/>
    <w:rsid w:val="008055E4"/>
    <w:rsid w:val="00805D16"/>
    <w:rsid w:val="0080605F"/>
    <w:rsid w:val="008064ED"/>
    <w:rsid w:val="00806896"/>
    <w:rsid w:val="008068A4"/>
    <w:rsid w:val="00807786"/>
    <w:rsid w:val="00807D52"/>
    <w:rsid w:val="00810438"/>
    <w:rsid w:val="00810869"/>
    <w:rsid w:val="008109CE"/>
    <w:rsid w:val="00811CA0"/>
    <w:rsid w:val="00811F8A"/>
    <w:rsid w:val="00811FCB"/>
    <w:rsid w:val="0081260D"/>
    <w:rsid w:val="008144EF"/>
    <w:rsid w:val="00815454"/>
    <w:rsid w:val="008158D6"/>
    <w:rsid w:val="0081599E"/>
    <w:rsid w:val="00815AB7"/>
    <w:rsid w:val="00815DC5"/>
    <w:rsid w:val="0081642F"/>
    <w:rsid w:val="00816650"/>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BA3"/>
    <w:rsid w:val="00827D6F"/>
    <w:rsid w:val="00830815"/>
    <w:rsid w:val="00830FC5"/>
    <w:rsid w:val="008327B2"/>
    <w:rsid w:val="00834025"/>
    <w:rsid w:val="0083588A"/>
    <w:rsid w:val="008376AC"/>
    <w:rsid w:val="008412EA"/>
    <w:rsid w:val="008416E6"/>
    <w:rsid w:val="008416F5"/>
    <w:rsid w:val="00842A07"/>
    <w:rsid w:val="00843779"/>
    <w:rsid w:val="008444E8"/>
    <w:rsid w:val="00844B85"/>
    <w:rsid w:val="00844E80"/>
    <w:rsid w:val="00845754"/>
    <w:rsid w:val="00846FE7"/>
    <w:rsid w:val="0084712D"/>
    <w:rsid w:val="00847945"/>
    <w:rsid w:val="00847CF6"/>
    <w:rsid w:val="00850135"/>
    <w:rsid w:val="008509F7"/>
    <w:rsid w:val="008530EC"/>
    <w:rsid w:val="008533AE"/>
    <w:rsid w:val="008537BD"/>
    <w:rsid w:val="00853882"/>
    <w:rsid w:val="00853FD9"/>
    <w:rsid w:val="00854237"/>
    <w:rsid w:val="008568B9"/>
    <w:rsid w:val="00856911"/>
    <w:rsid w:val="008577EB"/>
    <w:rsid w:val="00857F50"/>
    <w:rsid w:val="0086005E"/>
    <w:rsid w:val="00860782"/>
    <w:rsid w:val="00861586"/>
    <w:rsid w:val="00862126"/>
    <w:rsid w:val="00862C1F"/>
    <w:rsid w:val="0086318D"/>
    <w:rsid w:val="008632BD"/>
    <w:rsid w:val="00864445"/>
    <w:rsid w:val="00865BAC"/>
    <w:rsid w:val="00865C41"/>
    <w:rsid w:val="00866B27"/>
    <w:rsid w:val="00866B94"/>
    <w:rsid w:val="00866DEA"/>
    <w:rsid w:val="0086700B"/>
    <w:rsid w:val="008677FD"/>
    <w:rsid w:val="008706D4"/>
    <w:rsid w:val="00870F8A"/>
    <w:rsid w:val="008719A4"/>
    <w:rsid w:val="00871D23"/>
    <w:rsid w:val="00871FC4"/>
    <w:rsid w:val="008720CD"/>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1CBB"/>
    <w:rsid w:val="0088205D"/>
    <w:rsid w:val="0088353C"/>
    <w:rsid w:val="00883593"/>
    <w:rsid w:val="00883F9A"/>
    <w:rsid w:val="0088442E"/>
    <w:rsid w:val="008853B3"/>
    <w:rsid w:val="00885BD5"/>
    <w:rsid w:val="008861D4"/>
    <w:rsid w:val="00886485"/>
    <w:rsid w:val="00886B63"/>
    <w:rsid w:val="00886E34"/>
    <w:rsid w:val="00890B31"/>
    <w:rsid w:val="00890BC8"/>
    <w:rsid w:val="00892F30"/>
    <w:rsid w:val="00893321"/>
    <w:rsid w:val="008946F4"/>
    <w:rsid w:val="00894A88"/>
    <w:rsid w:val="00895386"/>
    <w:rsid w:val="00895A0B"/>
    <w:rsid w:val="00895BFF"/>
    <w:rsid w:val="00895EAC"/>
    <w:rsid w:val="00897183"/>
    <w:rsid w:val="008A088D"/>
    <w:rsid w:val="008A1538"/>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71CC"/>
    <w:rsid w:val="008A77D8"/>
    <w:rsid w:val="008A7C37"/>
    <w:rsid w:val="008B0483"/>
    <w:rsid w:val="008B05B3"/>
    <w:rsid w:val="008B120C"/>
    <w:rsid w:val="008B2E4F"/>
    <w:rsid w:val="008B3590"/>
    <w:rsid w:val="008B3C4B"/>
    <w:rsid w:val="008B4C32"/>
    <w:rsid w:val="008B51A0"/>
    <w:rsid w:val="008B592A"/>
    <w:rsid w:val="008B70B9"/>
    <w:rsid w:val="008B71B4"/>
    <w:rsid w:val="008B7566"/>
    <w:rsid w:val="008B7997"/>
    <w:rsid w:val="008B7B5C"/>
    <w:rsid w:val="008B7DBA"/>
    <w:rsid w:val="008C012B"/>
    <w:rsid w:val="008C0B84"/>
    <w:rsid w:val="008C0C99"/>
    <w:rsid w:val="008C0DC7"/>
    <w:rsid w:val="008C1BBC"/>
    <w:rsid w:val="008C1C91"/>
    <w:rsid w:val="008C1E6C"/>
    <w:rsid w:val="008C2017"/>
    <w:rsid w:val="008C39D4"/>
    <w:rsid w:val="008C3CF5"/>
    <w:rsid w:val="008C4958"/>
    <w:rsid w:val="008C4BAA"/>
    <w:rsid w:val="008C512E"/>
    <w:rsid w:val="008C67DD"/>
    <w:rsid w:val="008C6AE8"/>
    <w:rsid w:val="008C6C88"/>
    <w:rsid w:val="008C6C9F"/>
    <w:rsid w:val="008C6F68"/>
    <w:rsid w:val="008C7573"/>
    <w:rsid w:val="008C76CD"/>
    <w:rsid w:val="008D0531"/>
    <w:rsid w:val="008D1668"/>
    <w:rsid w:val="008D21E9"/>
    <w:rsid w:val="008D34F1"/>
    <w:rsid w:val="008D3673"/>
    <w:rsid w:val="008D39D7"/>
    <w:rsid w:val="008D39D8"/>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82"/>
    <w:rsid w:val="008E28D1"/>
    <w:rsid w:val="008E332D"/>
    <w:rsid w:val="008E36B1"/>
    <w:rsid w:val="008E3E72"/>
    <w:rsid w:val="008E401A"/>
    <w:rsid w:val="008E4D7C"/>
    <w:rsid w:val="008E50C2"/>
    <w:rsid w:val="008E6E41"/>
    <w:rsid w:val="008F0B29"/>
    <w:rsid w:val="008F0DA9"/>
    <w:rsid w:val="008F159A"/>
    <w:rsid w:val="008F1EAB"/>
    <w:rsid w:val="008F2183"/>
    <w:rsid w:val="008F2466"/>
    <w:rsid w:val="008F2752"/>
    <w:rsid w:val="008F2BC5"/>
    <w:rsid w:val="008F33DC"/>
    <w:rsid w:val="008F3974"/>
    <w:rsid w:val="008F39DD"/>
    <w:rsid w:val="008F477F"/>
    <w:rsid w:val="008F58B0"/>
    <w:rsid w:val="008F5E84"/>
    <w:rsid w:val="008F6281"/>
    <w:rsid w:val="008F645F"/>
    <w:rsid w:val="008F6647"/>
    <w:rsid w:val="008F6CB9"/>
    <w:rsid w:val="009021B7"/>
    <w:rsid w:val="00902350"/>
    <w:rsid w:val="009024DE"/>
    <w:rsid w:val="0090336B"/>
    <w:rsid w:val="009034C8"/>
    <w:rsid w:val="009038B8"/>
    <w:rsid w:val="00904971"/>
    <w:rsid w:val="009050D7"/>
    <w:rsid w:val="009053AA"/>
    <w:rsid w:val="00906939"/>
    <w:rsid w:val="00907502"/>
    <w:rsid w:val="00910245"/>
    <w:rsid w:val="00910A74"/>
    <w:rsid w:val="00910B7D"/>
    <w:rsid w:val="009118A7"/>
    <w:rsid w:val="00911DFB"/>
    <w:rsid w:val="0091271D"/>
    <w:rsid w:val="00912741"/>
    <w:rsid w:val="00912757"/>
    <w:rsid w:val="009133EC"/>
    <w:rsid w:val="009139D9"/>
    <w:rsid w:val="00914AD8"/>
    <w:rsid w:val="00914E87"/>
    <w:rsid w:val="00915A75"/>
    <w:rsid w:val="00915FC8"/>
    <w:rsid w:val="00916079"/>
    <w:rsid w:val="00917CE9"/>
    <w:rsid w:val="00920BF2"/>
    <w:rsid w:val="00921278"/>
    <w:rsid w:val="009215CA"/>
    <w:rsid w:val="00921D86"/>
    <w:rsid w:val="00922010"/>
    <w:rsid w:val="009225A8"/>
    <w:rsid w:val="009233DD"/>
    <w:rsid w:val="009244D0"/>
    <w:rsid w:val="00926C12"/>
    <w:rsid w:val="0092719B"/>
    <w:rsid w:val="0093015B"/>
    <w:rsid w:val="009305EA"/>
    <w:rsid w:val="00930C3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33A"/>
    <w:rsid w:val="0093735F"/>
    <w:rsid w:val="00937750"/>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945"/>
    <w:rsid w:val="00946F0B"/>
    <w:rsid w:val="00947713"/>
    <w:rsid w:val="00947A55"/>
    <w:rsid w:val="00947DD1"/>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B93"/>
    <w:rsid w:val="00971271"/>
    <w:rsid w:val="00971626"/>
    <w:rsid w:val="00971E31"/>
    <w:rsid w:val="00971F08"/>
    <w:rsid w:val="0097352A"/>
    <w:rsid w:val="009737B4"/>
    <w:rsid w:val="009744C3"/>
    <w:rsid w:val="00974B87"/>
    <w:rsid w:val="00975F53"/>
    <w:rsid w:val="0097603D"/>
    <w:rsid w:val="00976949"/>
    <w:rsid w:val="00976CC3"/>
    <w:rsid w:val="0097767E"/>
    <w:rsid w:val="00977E17"/>
    <w:rsid w:val="009802B4"/>
    <w:rsid w:val="00980477"/>
    <w:rsid w:val="00980B13"/>
    <w:rsid w:val="00981B0B"/>
    <w:rsid w:val="00983284"/>
    <w:rsid w:val="00983433"/>
    <w:rsid w:val="009834A4"/>
    <w:rsid w:val="009844BD"/>
    <w:rsid w:val="00985251"/>
    <w:rsid w:val="00985253"/>
    <w:rsid w:val="009853B3"/>
    <w:rsid w:val="00986CF1"/>
    <w:rsid w:val="0098748E"/>
    <w:rsid w:val="009876E4"/>
    <w:rsid w:val="00987BB5"/>
    <w:rsid w:val="0099037C"/>
    <w:rsid w:val="00990557"/>
    <w:rsid w:val="00990630"/>
    <w:rsid w:val="009908B2"/>
    <w:rsid w:val="00991761"/>
    <w:rsid w:val="00991FCD"/>
    <w:rsid w:val="00992C79"/>
    <w:rsid w:val="009935B9"/>
    <w:rsid w:val="00994296"/>
    <w:rsid w:val="00994B72"/>
    <w:rsid w:val="00994DCA"/>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CB1"/>
    <w:rsid w:val="009A5CBA"/>
    <w:rsid w:val="009A5E62"/>
    <w:rsid w:val="009A7541"/>
    <w:rsid w:val="009A774F"/>
    <w:rsid w:val="009A782A"/>
    <w:rsid w:val="009A7FCF"/>
    <w:rsid w:val="009B06CF"/>
    <w:rsid w:val="009B0F4E"/>
    <w:rsid w:val="009B0F9A"/>
    <w:rsid w:val="009B1126"/>
    <w:rsid w:val="009B1F30"/>
    <w:rsid w:val="009B2D4A"/>
    <w:rsid w:val="009B3AC2"/>
    <w:rsid w:val="009B3F2D"/>
    <w:rsid w:val="009B4DF4"/>
    <w:rsid w:val="009B564E"/>
    <w:rsid w:val="009B57BA"/>
    <w:rsid w:val="009B5BD1"/>
    <w:rsid w:val="009B5C9D"/>
    <w:rsid w:val="009B798F"/>
    <w:rsid w:val="009B7BD0"/>
    <w:rsid w:val="009B7E87"/>
    <w:rsid w:val="009C0BA6"/>
    <w:rsid w:val="009C17AC"/>
    <w:rsid w:val="009C2317"/>
    <w:rsid w:val="009C30E8"/>
    <w:rsid w:val="009C403E"/>
    <w:rsid w:val="009C5222"/>
    <w:rsid w:val="009C53ED"/>
    <w:rsid w:val="009C5CB2"/>
    <w:rsid w:val="009C66C6"/>
    <w:rsid w:val="009C701E"/>
    <w:rsid w:val="009C75AB"/>
    <w:rsid w:val="009C7FE0"/>
    <w:rsid w:val="009D3540"/>
    <w:rsid w:val="009D4AFC"/>
    <w:rsid w:val="009D4FF0"/>
    <w:rsid w:val="009D703C"/>
    <w:rsid w:val="009D718F"/>
    <w:rsid w:val="009E068F"/>
    <w:rsid w:val="009E0E1A"/>
    <w:rsid w:val="009E14E0"/>
    <w:rsid w:val="009E27E3"/>
    <w:rsid w:val="009E2B05"/>
    <w:rsid w:val="009E31A4"/>
    <w:rsid w:val="009E35DB"/>
    <w:rsid w:val="009E3C05"/>
    <w:rsid w:val="009E43A3"/>
    <w:rsid w:val="009E47A3"/>
    <w:rsid w:val="009E75CE"/>
    <w:rsid w:val="009E7AEF"/>
    <w:rsid w:val="009F03FE"/>
    <w:rsid w:val="009F08F3"/>
    <w:rsid w:val="009F09AD"/>
    <w:rsid w:val="009F0B5D"/>
    <w:rsid w:val="009F1946"/>
    <w:rsid w:val="009F1CA0"/>
    <w:rsid w:val="009F2998"/>
    <w:rsid w:val="009F344F"/>
    <w:rsid w:val="009F3819"/>
    <w:rsid w:val="009F393F"/>
    <w:rsid w:val="009F44B4"/>
    <w:rsid w:val="009F7BC6"/>
    <w:rsid w:val="009F7C40"/>
    <w:rsid w:val="009F7F16"/>
    <w:rsid w:val="00A00D19"/>
    <w:rsid w:val="00A02D4B"/>
    <w:rsid w:val="00A031D8"/>
    <w:rsid w:val="00A0401C"/>
    <w:rsid w:val="00A0442D"/>
    <w:rsid w:val="00A04690"/>
    <w:rsid w:val="00A048A8"/>
    <w:rsid w:val="00A04F49"/>
    <w:rsid w:val="00A051D2"/>
    <w:rsid w:val="00A05800"/>
    <w:rsid w:val="00A05BD3"/>
    <w:rsid w:val="00A05C21"/>
    <w:rsid w:val="00A06149"/>
    <w:rsid w:val="00A0642B"/>
    <w:rsid w:val="00A075FB"/>
    <w:rsid w:val="00A1039D"/>
    <w:rsid w:val="00A109A1"/>
    <w:rsid w:val="00A10AAD"/>
    <w:rsid w:val="00A10B86"/>
    <w:rsid w:val="00A10E0F"/>
    <w:rsid w:val="00A1284B"/>
    <w:rsid w:val="00A12FA0"/>
    <w:rsid w:val="00A1324D"/>
    <w:rsid w:val="00A13E54"/>
    <w:rsid w:val="00A144B0"/>
    <w:rsid w:val="00A1494A"/>
    <w:rsid w:val="00A14EF2"/>
    <w:rsid w:val="00A1547B"/>
    <w:rsid w:val="00A15687"/>
    <w:rsid w:val="00A15E53"/>
    <w:rsid w:val="00A173AD"/>
    <w:rsid w:val="00A17F63"/>
    <w:rsid w:val="00A2102B"/>
    <w:rsid w:val="00A210D9"/>
    <w:rsid w:val="00A2193B"/>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2208"/>
    <w:rsid w:val="00A32FE7"/>
    <w:rsid w:val="00A33082"/>
    <w:rsid w:val="00A34259"/>
    <w:rsid w:val="00A3448A"/>
    <w:rsid w:val="00A3495D"/>
    <w:rsid w:val="00A36297"/>
    <w:rsid w:val="00A36B7D"/>
    <w:rsid w:val="00A36B87"/>
    <w:rsid w:val="00A3703F"/>
    <w:rsid w:val="00A370CE"/>
    <w:rsid w:val="00A37400"/>
    <w:rsid w:val="00A40822"/>
    <w:rsid w:val="00A412D5"/>
    <w:rsid w:val="00A41E2B"/>
    <w:rsid w:val="00A440D0"/>
    <w:rsid w:val="00A45B74"/>
    <w:rsid w:val="00A46150"/>
    <w:rsid w:val="00A4775C"/>
    <w:rsid w:val="00A47976"/>
    <w:rsid w:val="00A50AC1"/>
    <w:rsid w:val="00A50C42"/>
    <w:rsid w:val="00A50C86"/>
    <w:rsid w:val="00A511F1"/>
    <w:rsid w:val="00A52AA6"/>
    <w:rsid w:val="00A52ADC"/>
    <w:rsid w:val="00A52E1D"/>
    <w:rsid w:val="00A551E3"/>
    <w:rsid w:val="00A55477"/>
    <w:rsid w:val="00A55833"/>
    <w:rsid w:val="00A55BE6"/>
    <w:rsid w:val="00A5681C"/>
    <w:rsid w:val="00A56825"/>
    <w:rsid w:val="00A56B04"/>
    <w:rsid w:val="00A56CE2"/>
    <w:rsid w:val="00A60A02"/>
    <w:rsid w:val="00A60CB8"/>
    <w:rsid w:val="00A61499"/>
    <w:rsid w:val="00A62599"/>
    <w:rsid w:val="00A62617"/>
    <w:rsid w:val="00A62A77"/>
    <w:rsid w:val="00A630EC"/>
    <w:rsid w:val="00A63483"/>
    <w:rsid w:val="00A63D37"/>
    <w:rsid w:val="00A64A51"/>
    <w:rsid w:val="00A657D7"/>
    <w:rsid w:val="00A65AA8"/>
    <w:rsid w:val="00A65DFB"/>
    <w:rsid w:val="00A660AC"/>
    <w:rsid w:val="00A663FB"/>
    <w:rsid w:val="00A665BD"/>
    <w:rsid w:val="00A671CE"/>
    <w:rsid w:val="00A67522"/>
    <w:rsid w:val="00A67664"/>
    <w:rsid w:val="00A67CFD"/>
    <w:rsid w:val="00A67E6C"/>
    <w:rsid w:val="00A704BC"/>
    <w:rsid w:val="00A71209"/>
    <w:rsid w:val="00A712D9"/>
    <w:rsid w:val="00A7175B"/>
    <w:rsid w:val="00A71B75"/>
    <w:rsid w:val="00A71B99"/>
    <w:rsid w:val="00A71C97"/>
    <w:rsid w:val="00A732CB"/>
    <w:rsid w:val="00A739D0"/>
    <w:rsid w:val="00A73F9F"/>
    <w:rsid w:val="00A746B4"/>
    <w:rsid w:val="00A761D4"/>
    <w:rsid w:val="00A76593"/>
    <w:rsid w:val="00A7730D"/>
    <w:rsid w:val="00A77EC4"/>
    <w:rsid w:val="00A802BA"/>
    <w:rsid w:val="00A805DD"/>
    <w:rsid w:val="00A80813"/>
    <w:rsid w:val="00A81F3B"/>
    <w:rsid w:val="00A82158"/>
    <w:rsid w:val="00A838B0"/>
    <w:rsid w:val="00A8426C"/>
    <w:rsid w:val="00A84890"/>
    <w:rsid w:val="00A84D6B"/>
    <w:rsid w:val="00A8555A"/>
    <w:rsid w:val="00A85AD2"/>
    <w:rsid w:val="00A865AF"/>
    <w:rsid w:val="00A86750"/>
    <w:rsid w:val="00A87490"/>
    <w:rsid w:val="00A87E69"/>
    <w:rsid w:val="00A91428"/>
    <w:rsid w:val="00A91F4A"/>
    <w:rsid w:val="00A92879"/>
    <w:rsid w:val="00A92BEC"/>
    <w:rsid w:val="00A93EA4"/>
    <w:rsid w:val="00A9407D"/>
    <w:rsid w:val="00A9442A"/>
    <w:rsid w:val="00A94476"/>
    <w:rsid w:val="00A94CA8"/>
    <w:rsid w:val="00A95961"/>
    <w:rsid w:val="00A96417"/>
    <w:rsid w:val="00A96AE1"/>
    <w:rsid w:val="00A9764F"/>
    <w:rsid w:val="00A97DE3"/>
    <w:rsid w:val="00AA016F"/>
    <w:rsid w:val="00AA0B96"/>
    <w:rsid w:val="00AA1889"/>
    <w:rsid w:val="00AA1A42"/>
    <w:rsid w:val="00AA1ED6"/>
    <w:rsid w:val="00AA2CFB"/>
    <w:rsid w:val="00AA2D51"/>
    <w:rsid w:val="00AA2F6B"/>
    <w:rsid w:val="00AA33DF"/>
    <w:rsid w:val="00AA35B9"/>
    <w:rsid w:val="00AA36AE"/>
    <w:rsid w:val="00AA505F"/>
    <w:rsid w:val="00AA51D6"/>
    <w:rsid w:val="00AA5BFC"/>
    <w:rsid w:val="00AA73BE"/>
    <w:rsid w:val="00AA7F19"/>
    <w:rsid w:val="00AB0BC8"/>
    <w:rsid w:val="00AB11CA"/>
    <w:rsid w:val="00AB14B3"/>
    <w:rsid w:val="00AB14D9"/>
    <w:rsid w:val="00AB1888"/>
    <w:rsid w:val="00AB1E56"/>
    <w:rsid w:val="00AB45C6"/>
    <w:rsid w:val="00AB4AB8"/>
    <w:rsid w:val="00AB4E48"/>
    <w:rsid w:val="00AB5AFA"/>
    <w:rsid w:val="00AB655E"/>
    <w:rsid w:val="00AB6AF7"/>
    <w:rsid w:val="00AB6BEF"/>
    <w:rsid w:val="00AC007F"/>
    <w:rsid w:val="00AC207A"/>
    <w:rsid w:val="00AC2683"/>
    <w:rsid w:val="00AC2ECD"/>
    <w:rsid w:val="00AC3119"/>
    <w:rsid w:val="00AC3624"/>
    <w:rsid w:val="00AC4836"/>
    <w:rsid w:val="00AC49FB"/>
    <w:rsid w:val="00AC4CB8"/>
    <w:rsid w:val="00AC5A10"/>
    <w:rsid w:val="00AC66EF"/>
    <w:rsid w:val="00AC6DE7"/>
    <w:rsid w:val="00AC717E"/>
    <w:rsid w:val="00AC75DF"/>
    <w:rsid w:val="00AC7F4A"/>
    <w:rsid w:val="00AD0642"/>
    <w:rsid w:val="00AD0AA3"/>
    <w:rsid w:val="00AD0ECE"/>
    <w:rsid w:val="00AD0ECF"/>
    <w:rsid w:val="00AD1425"/>
    <w:rsid w:val="00AD25FA"/>
    <w:rsid w:val="00AD376A"/>
    <w:rsid w:val="00AD3D53"/>
    <w:rsid w:val="00AD3F94"/>
    <w:rsid w:val="00AD4A5A"/>
    <w:rsid w:val="00AD59C5"/>
    <w:rsid w:val="00AD5ED5"/>
    <w:rsid w:val="00AD6689"/>
    <w:rsid w:val="00AD745E"/>
    <w:rsid w:val="00AD7AB4"/>
    <w:rsid w:val="00AD7B2A"/>
    <w:rsid w:val="00AE0015"/>
    <w:rsid w:val="00AE0148"/>
    <w:rsid w:val="00AE032F"/>
    <w:rsid w:val="00AE087B"/>
    <w:rsid w:val="00AE0C32"/>
    <w:rsid w:val="00AE1989"/>
    <w:rsid w:val="00AE2348"/>
    <w:rsid w:val="00AE23D8"/>
    <w:rsid w:val="00AE27AC"/>
    <w:rsid w:val="00AE2A2A"/>
    <w:rsid w:val="00AE2B15"/>
    <w:rsid w:val="00AE3167"/>
    <w:rsid w:val="00AE3A70"/>
    <w:rsid w:val="00AE40E0"/>
    <w:rsid w:val="00AE4807"/>
    <w:rsid w:val="00AE4DBA"/>
    <w:rsid w:val="00AE4E99"/>
    <w:rsid w:val="00AE4F07"/>
    <w:rsid w:val="00AE63AB"/>
    <w:rsid w:val="00AE759C"/>
    <w:rsid w:val="00AE770A"/>
    <w:rsid w:val="00AF0508"/>
    <w:rsid w:val="00AF11C2"/>
    <w:rsid w:val="00AF130C"/>
    <w:rsid w:val="00AF1C5D"/>
    <w:rsid w:val="00AF1CCC"/>
    <w:rsid w:val="00AF263D"/>
    <w:rsid w:val="00AF2A13"/>
    <w:rsid w:val="00AF2B22"/>
    <w:rsid w:val="00AF3610"/>
    <w:rsid w:val="00AF3ABB"/>
    <w:rsid w:val="00AF42D7"/>
    <w:rsid w:val="00AF5416"/>
    <w:rsid w:val="00AF5570"/>
    <w:rsid w:val="00AF5BA7"/>
    <w:rsid w:val="00AF5F3F"/>
    <w:rsid w:val="00AF6141"/>
    <w:rsid w:val="00AF6183"/>
    <w:rsid w:val="00AF78ED"/>
    <w:rsid w:val="00AF7B02"/>
    <w:rsid w:val="00AF7B0B"/>
    <w:rsid w:val="00B006FE"/>
    <w:rsid w:val="00B007CB"/>
    <w:rsid w:val="00B00A30"/>
    <w:rsid w:val="00B022A5"/>
    <w:rsid w:val="00B02AA9"/>
    <w:rsid w:val="00B02FA3"/>
    <w:rsid w:val="00B0324F"/>
    <w:rsid w:val="00B03632"/>
    <w:rsid w:val="00B04DF3"/>
    <w:rsid w:val="00B04E39"/>
    <w:rsid w:val="00B05084"/>
    <w:rsid w:val="00B05E80"/>
    <w:rsid w:val="00B06158"/>
    <w:rsid w:val="00B061FD"/>
    <w:rsid w:val="00B06297"/>
    <w:rsid w:val="00B07BB5"/>
    <w:rsid w:val="00B07D7A"/>
    <w:rsid w:val="00B07D8C"/>
    <w:rsid w:val="00B1004C"/>
    <w:rsid w:val="00B101E0"/>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938"/>
    <w:rsid w:val="00B20D09"/>
    <w:rsid w:val="00B20E36"/>
    <w:rsid w:val="00B21270"/>
    <w:rsid w:val="00B21BE5"/>
    <w:rsid w:val="00B235D8"/>
    <w:rsid w:val="00B23A11"/>
    <w:rsid w:val="00B2468A"/>
    <w:rsid w:val="00B248B0"/>
    <w:rsid w:val="00B24C99"/>
    <w:rsid w:val="00B26318"/>
    <w:rsid w:val="00B2763F"/>
    <w:rsid w:val="00B27A16"/>
    <w:rsid w:val="00B27AAC"/>
    <w:rsid w:val="00B303DE"/>
    <w:rsid w:val="00B30929"/>
    <w:rsid w:val="00B30E25"/>
    <w:rsid w:val="00B30E48"/>
    <w:rsid w:val="00B3123A"/>
    <w:rsid w:val="00B31436"/>
    <w:rsid w:val="00B321E2"/>
    <w:rsid w:val="00B32830"/>
    <w:rsid w:val="00B33221"/>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39A9"/>
    <w:rsid w:val="00B453F7"/>
    <w:rsid w:val="00B4598E"/>
    <w:rsid w:val="00B45A52"/>
    <w:rsid w:val="00B45DCA"/>
    <w:rsid w:val="00B45FBF"/>
    <w:rsid w:val="00B46175"/>
    <w:rsid w:val="00B47B4C"/>
    <w:rsid w:val="00B47DE6"/>
    <w:rsid w:val="00B50005"/>
    <w:rsid w:val="00B51415"/>
    <w:rsid w:val="00B52E6D"/>
    <w:rsid w:val="00B532CB"/>
    <w:rsid w:val="00B54C41"/>
    <w:rsid w:val="00B557B9"/>
    <w:rsid w:val="00B5738E"/>
    <w:rsid w:val="00B57414"/>
    <w:rsid w:val="00B575C8"/>
    <w:rsid w:val="00B601FC"/>
    <w:rsid w:val="00B60626"/>
    <w:rsid w:val="00B6065D"/>
    <w:rsid w:val="00B60662"/>
    <w:rsid w:val="00B60BFF"/>
    <w:rsid w:val="00B612A4"/>
    <w:rsid w:val="00B6253B"/>
    <w:rsid w:val="00B6329B"/>
    <w:rsid w:val="00B63698"/>
    <w:rsid w:val="00B6405D"/>
    <w:rsid w:val="00B64EBC"/>
    <w:rsid w:val="00B652D2"/>
    <w:rsid w:val="00B653F2"/>
    <w:rsid w:val="00B65D51"/>
    <w:rsid w:val="00B664C7"/>
    <w:rsid w:val="00B70B53"/>
    <w:rsid w:val="00B72C6A"/>
    <w:rsid w:val="00B7321D"/>
    <w:rsid w:val="00B732C4"/>
    <w:rsid w:val="00B73748"/>
    <w:rsid w:val="00B738C2"/>
    <w:rsid w:val="00B739F6"/>
    <w:rsid w:val="00B76C86"/>
    <w:rsid w:val="00B8093E"/>
    <w:rsid w:val="00B81A6C"/>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3B59"/>
    <w:rsid w:val="00B93B61"/>
    <w:rsid w:val="00B9406A"/>
    <w:rsid w:val="00B9589B"/>
    <w:rsid w:val="00B958C6"/>
    <w:rsid w:val="00B9597F"/>
    <w:rsid w:val="00B96BF9"/>
    <w:rsid w:val="00BA00BF"/>
    <w:rsid w:val="00BA0822"/>
    <w:rsid w:val="00BA0D0E"/>
    <w:rsid w:val="00BA0FFD"/>
    <w:rsid w:val="00BA131A"/>
    <w:rsid w:val="00BA17E3"/>
    <w:rsid w:val="00BA202E"/>
    <w:rsid w:val="00BA2280"/>
    <w:rsid w:val="00BA2789"/>
    <w:rsid w:val="00BA2A08"/>
    <w:rsid w:val="00BA2C9A"/>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706"/>
    <w:rsid w:val="00BB4845"/>
    <w:rsid w:val="00BB51E9"/>
    <w:rsid w:val="00BB535E"/>
    <w:rsid w:val="00BB5650"/>
    <w:rsid w:val="00BB681F"/>
    <w:rsid w:val="00BB749F"/>
    <w:rsid w:val="00BC0D51"/>
    <w:rsid w:val="00BC0FDC"/>
    <w:rsid w:val="00BC1E3C"/>
    <w:rsid w:val="00BC27FE"/>
    <w:rsid w:val="00BC3053"/>
    <w:rsid w:val="00BC3F27"/>
    <w:rsid w:val="00BC4197"/>
    <w:rsid w:val="00BC43CB"/>
    <w:rsid w:val="00BC4D2E"/>
    <w:rsid w:val="00BC56F8"/>
    <w:rsid w:val="00BC665D"/>
    <w:rsid w:val="00BC6C1A"/>
    <w:rsid w:val="00BC6E83"/>
    <w:rsid w:val="00BC6FDB"/>
    <w:rsid w:val="00BC7378"/>
    <w:rsid w:val="00BD0735"/>
    <w:rsid w:val="00BD1E96"/>
    <w:rsid w:val="00BD2024"/>
    <w:rsid w:val="00BD30FE"/>
    <w:rsid w:val="00BD384C"/>
    <w:rsid w:val="00BD3992"/>
    <w:rsid w:val="00BD404A"/>
    <w:rsid w:val="00BD41BB"/>
    <w:rsid w:val="00BD4278"/>
    <w:rsid w:val="00BD4500"/>
    <w:rsid w:val="00BD48AC"/>
    <w:rsid w:val="00BD53A8"/>
    <w:rsid w:val="00BD5F1A"/>
    <w:rsid w:val="00BD6EA1"/>
    <w:rsid w:val="00BE1234"/>
    <w:rsid w:val="00BE12E2"/>
    <w:rsid w:val="00BE2FA6"/>
    <w:rsid w:val="00BE333F"/>
    <w:rsid w:val="00BE3663"/>
    <w:rsid w:val="00BE3DC0"/>
    <w:rsid w:val="00BE4AB7"/>
    <w:rsid w:val="00BE4C45"/>
    <w:rsid w:val="00BE51C3"/>
    <w:rsid w:val="00BE5BA1"/>
    <w:rsid w:val="00BE5DF8"/>
    <w:rsid w:val="00BE658D"/>
    <w:rsid w:val="00BE6746"/>
    <w:rsid w:val="00BE6E8A"/>
    <w:rsid w:val="00BE7406"/>
    <w:rsid w:val="00BE7603"/>
    <w:rsid w:val="00BF1580"/>
    <w:rsid w:val="00BF1596"/>
    <w:rsid w:val="00BF1863"/>
    <w:rsid w:val="00BF3279"/>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C4C"/>
    <w:rsid w:val="00C00F1A"/>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CE3"/>
    <w:rsid w:val="00C10478"/>
    <w:rsid w:val="00C106CA"/>
    <w:rsid w:val="00C11622"/>
    <w:rsid w:val="00C12107"/>
    <w:rsid w:val="00C1268D"/>
    <w:rsid w:val="00C12E37"/>
    <w:rsid w:val="00C14965"/>
    <w:rsid w:val="00C14D4B"/>
    <w:rsid w:val="00C15176"/>
    <w:rsid w:val="00C154BB"/>
    <w:rsid w:val="00C15ABD"/>
    <w:rsid w:val="00C15CE7"/>
    <w:rsid w:val="00C20E12"/>
    <w:rsid w:val="00C212D6"/>
    <w:rsid w:val="00C21E71"/>
    <w:rsid w:val="00C2244B"/>
    <w:rsid w:val="00C23725"/>
    <w:rsid w:val="00C24139"/>
    <w:rsid w:val="00C245EC"/>
    <w:rsid w:val="00C248BE"/>
    <w:rsid w:val="00C25375"/>
    <w:rsid w:val="00C25A9E"/>
    <w:rsid w:val="00C25CA6"/>
    <w:rsid w:val="00C25F4E"/>
    <w:rsid w:val="00C279B5"/>
    <w:rsid w:val="00C27C45"/>
    <w:rsid w:val="00C30119"/>
    <w:rsid w:val="00C3028A"/>
    <w:rsid w:val="00C30694"/>
    <w:rsid w:val="00C31550"/>
    <w:rsid w:val="00C3180E"/>
    <w:rsid w:val="00C329B6"/>
    <w:rsid w:val="00C3354C"/>
    <w:rsid w:val="00C3419C"/>
    <w:rsid w:val="00C348C5"/>
    <w:rsid w:val="00C351DF"/>
    <w:rsid w:val="00C3576C"/>
    <w:rsid w:val="00C35B6F"/>
    <w:rsid w:val="00C37099"/>
    <w:rsid w:val="00C3719D"/>
    <w:rsid w:val="00C3772D"/>
    <w:rsid w:val="00C37768"/>
    <w:rsid w:val="00C37785"/>
    <w:rsid w:val="00C37F6B"/>
    <w:rsid w:val="00C41779"/>
    <w:rsid w:val="00C41C4E"/>
    <w:rsid w:val="00C41C50"/>
    <w:rsid w:val="00C42038"/>
    <w:rsid w:val="00C43E8F"/>
    <w:rsid w:val="00C44384"/>
    <w:rsid w:val="00C452C8"/>
    <w:rsid w:val="00C4620E"/>
    <w:rsid w:val="00C46DA4"/>
    <w:rsid w:val="00C501E8"/>
    <w:rsid w:val="00C50624"/>
    <w:rsid w:val="00C516E0"/>
    <w:rsid w:val="00C51E42"/>
    <w:rsid w:val="00C52FB3"/>
    <w:rsid w:val="00C541BE"/>
    <w:rsid w:val="00C54696"/>
    <w:rsid w:val="00C54995"/>
    <w:rsid w:val="00C54D41"/>
    <w:rsid w:val="00C5511E"/>
    <w:rsid w:val="00C554CF"/>
    <w:rsid w:val="00C56373"/>
    <w:rsid w:val="00C571F5"/>
    <w:rsid w:val="00C574F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97"/>
    <w:rsid w:val="00C71002"/>
    <w:rsid w:val="00C7135E"/>
    <w:rsid w:val="00C71A92"/>
    <w:rsid w:val="00C71E52"/>
    <w:rsid w:val="00C71ECA"/>
    <w:rsid w:val="00C72735"/>
    <w:rsid w:val="00C72EF4"/>
    <w:rsid w:val="00C732D6"/>
    <w:rsid w:val="00C7330F"/>
    <w:rsid w:val="00C73B8D"/>
    <w:rsid w:val="00C740E9"/>
    <w:rsid w:val="00C74B02"/>
    <w:rsid w:val="00C75AB4"/>
    <w:rsid w:val="00C75D2F"/>
    <w:rsid w:val="00C765EC"/>
    <w:rsid w:val="00C767BE"/>
    <w:rsid w:val="00C76E3C"/>
    <w:rsid w:val="00C76FBD"/>
    <w:rsid w:val="00C7716D"/>
    <w:rsid w:val="00C77571"/>
    <w:rsid w:val="00C77596"/>
    <w:rsid w:val="00C77F30"/>
    <w:rsid w:val="00C80489"/>
    <w:rsid w:val="00C81568"/>
    <w:rsid w:val="00C83478"/>
    <w:rsid w:val="00C846B7"/>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5061"/>
    <w:rsid w:val="00CA50C4"/>
    <w:rsid w:val="00CA56A3"/>
    <w:rsid w:val="00CA618F"/>
    <w:rsid w:val="00CA691B"/>
    <w:rsid w:val="00CB0076"/>
    <w:rsid w:val="00CB00AD"/>
    <w:rsid w:val="00CB05AB"/>
    <w:rsid w:val="00CB08D4"/>
    <w:rsid w:val="00CB0F02"/>
    <w:rsid w:val="00CB1239"/>
    <w:rsid w:val="00CB1460"/>
    <w:rsid w:val="00CB1F63"/>
    <w:rsid w:val="00CB2547"/>
    <w:rsid w:val="00CB2D86"/>
    <w:rsid w:val="00CB2F97"/>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99E"/>
    <w:rsid w:val="00CB7A19"/>
    <w:rsid w:val="00CC040E"/>
    <w:rsid w:val="00CC0F4A"/>
    <w:rsid w:val="00CC111F"/>
    <w:rsid w:val="00CC13AB"/>
    <w:rsid w:val="00CC1491"/>
    <w:rsid w:val="00CC1EBF"/>
    <w:rsid w:val="00CC2011"/>
    <w:rsid w:val="00CC201F"/>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37B"/>
    <w:rsid w:val="00CD37E5"/>
    <w:rsid w:val="00CD38CC"/>
    <w:rsid w:val="00CD3A25"/>
    <w:rsid w:val="00CD3A8F"/>
    <w:rsid w:val="00CD3C42"/>
    <w:rsid w:val="00CD4252"/>
    <w:rsid w:val="00CD4424"/>
    <w:rsid w:val="00CD4EB6"/>
    <w:rsid w:val="00CD5538"/>
    <w:rsid w:val="00CD6181"/>
    <w:rsid w:val="00CD64DB"/>
    <w:rsid w:val="00CD7A07"/>
    <w:rsid w:val="00CD7B87"/>
    <w:rsid w:val="00CE0404"/>
    <w:rsid w:val="00CE0424"/>
    <w:rsid w:val="00CE05CF"/>
    <w:rsid w:val="00CE1FFC"/>
    <w:rsid w:val="00CE202A"/>
    <w:rsid w:val="00CE35F0"/>
    <w:rsid w:val="00CE3CB5"/>
    <w:rsid w:val="00CE3D62"/>
    <w:rsid w:val="00CE3FC1"/>
    <w:rsid w:val="00CE4995"/>
    <w:rsid w:val="00CE4EBA"/>
    <w:rsid w:val="00CE5C63"/>
    <w:rsid w:val="00CE6231"/>
    <w:rsid w:val="00CE6539"/>
    <w:rsid w:val="00CE7561"/>
    <w:rsid w:val="00CE756C"/>
    <w:rsid w:val="00CF1354"/>
    <w:rsid w:val="00CF2DF6"/>
    <w:rsid w:val="00CF3B1F"/>
    <w:rsid w:val="00CF3BF6"/>
    <w:rsid w:val="00CF3DC4"/>
    <w:rsid w:val="00CF4C40"/>
    <w:rsid w:val="00CF508A"/>
    <w:rsid w:val="00CF625B"/>
    <w:rsid w:val="00CF687E"/>
    <w:rsid w:val="00CF72CE"/>
    <w:rsid w:val="00CF7F53"/>
    <w:rsid w:val="00D00050"/>
    <w:rsid w:val="00D00883"/>
    <w:rsid w:val="00D01EB9"/>
    <w:rsid w:val="00D01ED7"/>
    <w:rsid w:val="00D0250A"/>
    <w:rsid w:val="00D02520"/>
    <w:rsid w:val="00D02C0E"/>
    <w:rsid w:val="00D02C12"/>
    <w:rsid w:val="00D0318C"/>
    <w:rsid w:val="00D0349B"/>
    <w:rsid w:val="00D04AAE"/>
    <w:rsid w:val="00D05FC3"/>
    <w:rsid w:val="00D0605A"/>
    <w:rsid w:val="00D06472"/>
    <w:rsid w:val="00D0742D"/>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2110F"/>
    <w:rsid w:val="00D21230"/>
    <w:rsid w:val="00D21833"/>
    <w:rsid w:val="00D218FF"/>
    <w:rsid w:val="00D21EF7"/>
    <w:rsid w:val="00D2232E"/>
    <w:rsid w:val="00D22540"/>
    <w:rsid w:val="00D22DE4"/>
    <w:rsid w:val="00D239A7"/>
    <w:rsid w:val="00D23BDE"/>
    <w:rsid w:val="00D23F47"/>
    <w:rsid w:val="00D25216"/>
    <w:rsid w:val="00D25DA8"/>
    <w:rsid w:val="00D27185"/>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DB6"/>
    <w:rsid w:val="00D52C89"/>
    <w:rsid w:val="00D530CA"/>
    <w:rsid w:val="00D546FF"/>
    <w:rsid w:val="00D5522E"/>
    <w:rsid w:val="00D55AD5"/>
    <w:rsid w:val="00D55BA1"/>
    <w:rsid w:val="00D56460"/>
    <w:rsid w:val="00D567E5"/>
    <w:rsid w:val="00D5752F"/>
    <w:rsid w:val="00D576CA"/>
    <w:rsid w:val="00D608E8"/>
    <w:rsid w:val="00D60C4E"/>
    <w:rsid w:val="00D619B4"/>
    <w:rsid w:val="00D61AF5"/>
    <w:rsid w:val="00D63714"/>
    <w:rsid w:val="00D652B5"/>
    <w:rsid w:val="00D65796"/>
    <w:rsid w:val="00D658E5"/>
    <w:rsid w:val="00D65DB1"/>
    <w:rsid w:val="00D66155"/>
    <w:rsid w:val="00D708B0"/>
    <w:rsid w:val="00D70A8C"/>
    <w:rsid w:val="00D720EE"/>
    <w:rsid w:val="00D72619"/>
    <w:rsid w:val="00D7275A"/>
    <w:rsid w:val="00D727A5"/>
    <w:rsid w:val="00D72FCF"/>
    <w:rsid w:val="00D74B24"/>
    <w:rsid w:val="00D74EF9"/>
    <w:rsid w:val="00D7558A"/>
    <w:rsid w:val="00D7572A"/>
    <w:rsid w:val="00D76C14"/>
    <w:rsid w:val="00D76CDC"/>
    <w:rsid w:val="00D76ED6"/>
    <w:rsid w:val="00D77407"/>
    <w:rsid w:val="00D77ACD"/>
    <w:rsid w:val="00D77B1D"/>
    <w:rsid w:val="00D8021F"/>
    <w:rsid w:val="00D80383"/>
    <w:rsid w:val="00D80817"/>
    <w:rsid w:val="00D82092"/>
    <w:rsid w:val="00D821CE"/>
    <w:rsid w:val="00D823C6"/>
    <w:rsid w:val="00D82DE9"/>
    <w:rsid w:val="00D83031"/>
    <w:rsid w:val="00D8441C"/>
    <w:rsid w:val="00D8525E"/>
    <w:rsid w:val="00D854BE"/>
    <w:rsid w:val="00D85BD2"/>
    <w:rsid w:val="00D86353"/>
    <w:rsid w:val="00D86CA3"/>
    <w:rsid w:val="00D871CE"/>
    <w:rsid w:val="00D87B5E"/>
    <w:rsid w:val="00D87B91"/>
    <w:rsid w:val="00D90275"/>
    <w:rsid w:val="00D9086B"/>
    <w:rsid w:val="00D90DA4"/>
    <w:rsid w:val="00D9145B"/>
    <w:rsid w:val="00D9196D"/>
    <w:rsid w:val="00D91F4C"/>
    <w:rsid w:val="00D92636"/>
    <w:rsid w:val="00D92982"/>
    <w:rsid w:val="00D92CCE"/>
    <w:rsid w:val="00D92ED6"/>
    <w:rsid w:val="00D92FF2"/>
    <w:rsid w:val="00D93FA9"/>
    <w:rsid w:val="00D9453C"/>
    <w:rsid w:val="00D95C9D"/>
    <w:rsid w:val="00D96160"/>
    <w:rsid w:val="00D96BEA"/>
    <w:rsid w:val="00D96C0C"/>
    <w:rsid w:val="00DA0AD9"/>
    <w:rsid w:val="00DA1B30"/>
    <w:rsid w:val="00DA21B6"/>
    <w:rsid w:val="00DA2FE4"/>
    <w:rsid w:val="00DA305E"/>
    <w:rsid w:val="00DA33E2"/>
    <w:rsid w:val="00DA5417"/>
    <w:rsid w:val="00DA5482"/>
    <w:rsid w:val="00DA56E8"/>
    <w:rsid w:val="00DA59A8"/>
    <w:rsid w:val="00DA5A77"/>
    <w:rsid w:val="00DA5DD6"/>
    <w:rsid w:val="00DA5E54"/>
    <w:rsid w:val="00DA673D"/>
    <w:rsid w:val="00DA6B7D"/>
    <w:rsid w:val="00DA7D1E"/>
    <w:rsid w:val="00DB0A9F"/>
    <w:rsid w:val="00DB0B92"/>
    <w:rsid w:val="00DB20DD"/>
    <w:rsid w:val="00DB27FD"/>
    <w:rsid w:val="00DB3185"/>
    <w:rsid w:val="00DB327F"/>
    <w:rsid w:val="00DB377D"/>
    <w:rsid w:val="00DB44CB"/>
    <w:rsid w:val="00DB4528"/>
    <w:rsid w:val="00DB5288"/>
    <w:rsid w:val="00DB59FF"/>
    <w:rsid w:val="00DB6171"/>
    <w:rsid w:val="00DB6863"/>
    <w:rsid w:val="00DB6D66"/>
    <w:rsid w:val="00DB700F"/>
    <w:rsid w:val="00DB765B"/>
    <w:rsid w:val="00DB7820"/>
    <w:rsid w:val="00DB79C5"/>
    <w:rsid w:val="00DC0B17"/>
    <w:rsid w:val="00DC0F09"/>
    <w:rsid w:val="00DC138D"/>
    <w:rsid w:val="00DC24D6"/>
    <w:rsid w:val="00DC2D36"/>
    <w:rsid w:val="00DC449C"/>
    <w:rsid w:val="00DC48CF"/>
    <w:rsid w:val="00DC4CB9"/>
    <w:rsid w:val="00DC53EF"/>
    <w:rsid w:val="00DC637D"/>
    <w:rsid w:val="00DD184D"/>
    <w:rsid w:val="00DD1BCC"/>
    <w:rsid w:val="00DD1EC6"/>
    <w:rsid w:val="00DD3BA8"/>
    <w:rsid w:val="00DD3E7F"/>
    <w:rsid w:val="00DD4ECA"/>
    <w:rsid w:val="00DD519B"/>
    <w:rsid w:val="00DD5B77"/>
    <w:rsid w:val="00DD62C0"/>
    <w:rsid w:val="00DD6AAD"/>
    <w:rsid w:val="00DD6E5F"/>
    <w:rsid w:val="00DD77A8"/>
    <w:rsid w:val="00DD7CE9"/>
    <w:rsid w:val="00DE05BB"/>
    <w:rsid w:val="00DE1638"/>
    <w:rsid w:val="00DE18DE"/>
    <w:rsid w:val="00DE25D9"/>
    <w:rsid w:val="00DE272B"/>
    <w:rsid w:val="00DE3850"/>
    <w:rsid w:val="00DE4B4A"/>
    <w:rsid w:val="00DE4FBA"/>
    <w:rsid w:val="00DE5608"/>
    <w:rsid w:val="00DE58D0"/>
    <w:rsid w:val="00DE61FE"/>
    <w:rsid w:val="00DE654F"/>
    <w:rsid w:val="00DE68D0"/>
    <w:rsid w:val="00DE7187"/>
    <w:rsid w:val="00DE7263"/>
    <w:rsid w:val="00DE7719"/>
    <w:rsid w:val="00DE7B96"/>
    <w:rsid w:val="00DF0343"/>
    <w:rsid w:val="00DF07EE"/>
    <w:rsid w:val="00DF0A84"/>
    <w:rsid w:val="00DF0B6E"/>
    <w:rsid w:val="00DF15E0"/>
    <w:rsid w:val="00DF167E"/>
    <w:rsid w:val="00DF2198"/>
    <w:rsid w:val="00DF37A0"/>
    <w:rsid w:val="00DF3FB2"/>
    <w:rsid w:val="00DF6C09"/>
    <w:rsid w:val="00DF7192"/>
    <w:rsid w:val="00E00536"/>
    <w:rsid w:val="00E00C9F"/>
    <w:rsid w:val="00E0217A"/>
    <w:rsid w:val="00E02CCA"/>
    <w:rsid w:val="00E02DD1"/>
    <w:rsid w:val="00E032E4"/>
    <w:rsid w:val="00E037C3"/>
    <w:rsid w:val="00E0393B"/>
    <w:rsid w:val="00E04500"/>
    <w:rsid w:val="00E06CA4"/>
    <w:rsid w:val="00E07268"/>
    <w:rsid w:val="00E07DC1"/>
    <w:rsid w:val="00E104A4"/>
    <w:rsid w:val="00E106D8"/>
    <w:rsid w:val="00E110E7"/>
    <w:rsid w:val="00E113AA"/>
    <w:rsid w:val="00E1151A"/>
    <w:rsid w:val="00E11B20"/>
    <w:rsid w:val="00E127BB"/>
    <w:rsid w:val="00E12EF3"/>
    <w:rsid w:val="00E148E0"/>
    <w:rsid w:val="00E169FC"/>
    <w:rsid w:val="00E17FA2"/>
    <w:rsid w:val="00E20784"/>
    <w:rsid w:val="00E20E61"/>
    <w:rsid w:val="00E219DB"/>
    <w:rsid w:val="00E21AC1"/>
    <w:rsid w:val="00E21CC9"/>
    <w:rsid w:val="00E22330"/>
    <w:rsid w:val="00E223F5"/>
    <w:rsid w:val="00E2249D"/>
    <w:rsid w:val="00E22759"/>
    <w:rsid w:val="00E22CE4"/>
    <w:rsid w:val="00E23115"/>
    <w:rsid w:val="00E2386F"/>
    <w:rsid w:val="00E238BB"/>
    <w:rsid w:val="00E24900"/>
    <w:rsid w:val="00E25748"/>
    <w:rsid w:val="00E27666"/>
    <w:rsid w:val="00E27E3C"/>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723A"/>
    <w:rsid w:val="00E37824"/>
    <w:rsid w:val="00E37860"/>
    <w:rsid w:val="00E409A9"/>
    <w:rsid w:val="00E41855"/>
    <w:rsid w:val="00E4197A"/>
    <w:rsid w:val="00E42041"/>
    <w:rsid w:val="00E42220"/>
    <w:rsid w:val="00E434B5"/>
    <w:rsid w:val="00E446F1"/>
    <w:rsid w:val="00E45366"/>
    <w:rsid w:val="00E463A1"/>
    <w:rsid w:val="00E465DA"/>
    <w:rsid w:val="00E46886"/>
    <w:rsid w:val="00E47AEF"/>
    <w:rsid w:val="00E509F9"/>
    <w:rsid w:val="00E512D4"/>
    <w:rsid w:val="00E515D9"/>
    <w:rsid w:val="00E5172C"/>
    <w:rsid w:val="00E5377E"/>
    <w:rsid w:val="00E53B75"/>
    <w:rsid w:val="00E53BCC"/>
    <w:rsid w:val="00E54E3B"/>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55B6"/>
    <w:rsid w:val="00E65674"/>
    <w:rsid w:val="00E65C27"/>
    <w:rsid w:val="00E661B1"/>
    <w:rsid w:val="00E67070"/>
    <w:rsid w:val="00E67C51"/>
    <w:rsid w:val="00E70446"/>
    <w:rsid w:val="00E7054A"/>
    <w:rsid w:val="00E707D0"/>
    <w:rsid w:val="00E71263"/>
    <w:rsid w:val="00E71349"/>
    <w:rsid w:val="00E72608"/>
    <w:rsid w:val="00E7278F"/>
    <w:rsid w:val="00E7297D"/>
    <w:rsid w:val="00E72B65"/>
    <w:rsid w:val="00E72EFC"/>
    <w:rsid w:val="00E7418E"/>
    <w:rsid w:val="00E755E1"/>
    <w:rsid w:val="00E758EC"/>
    <w:rsid w:val="00E76658"/>
    <w:rsid w:val="00E76D13"/>
    <w:rsid w:val="00E76E26"/>
    <w:rsid w:val="00E80BFF"/>
    <w:rsid w:val="00E8234C"/>
    <w:rsid w:val="00E82620"/>
    <w:rsid w:val="00E83551"/>
    <w:rsid w:val="00E83AA9"/>
    <w:rsid w:val="00E83AFD"/>
    <w:rsid w:val="00E83CE7"/>
    <w:rsid w:val="00E83E65"/>
    <w:rsid w:val="00E84627"/>
    <w:rsid w:val="00E847DF"/>
    <w:rsid w:val="00E855A7"/>
    <w:rsid w:val="00E856E9"/>
    <w:rsid w:val="00E85928"/>
    <w:rsid w:val="00E868EA"/>
    <w:rsid w:val="00E8764C"/>
    <w:rsid w:val="00E876CB"/>
    <w:rsid w:val="00E87822"/>
    <w:rsid w:val="00E87DB4"/>
    <w:rsid w:val="00E90031"/>
    <w:rsid w:val="00E90395"/>
    <w:rsid w:val="00E90647"/>
    <w:rsid w:val="00E90E49"/>
    <w:rsid w:val="00E9167F"/>
    <w:rsid w:val="00E917F9"/>
    <w:rsid w:val="00E9189F"/>
    <w:rsid w:val="00E91BC2"/>
    <w:rsid w:val="00E925B8"/>
    <w:rsid w:val="00E9291C"/>
    <w:rsid w:val="00E93FFE"/>
    <w:rsid w:val="00E942C8"/>
    <w:rsid w:val="00E94341"/>
    <w:rsid w:val="00E94667"/>
    <w:rsid w:val="00E94A49"/>
    <w:rsid w:val="00E94A68"/>
    <w:rsid w:val="00E94F8A"/>
    <w:rsid w:val="00E9549B"/>
    <w:rsid w:val="00E95F2E"/>
    <w:rsid w:val="00E96B19"/>
    <w:rsid w:val="00E9785D"/>
    <w:rsid w:val="00EA16D2"/>
    <w:rsid w:val="00EA268C"/>
    <w:rsid w:val="00EA2C08"/>
    <w:rsid w:val="00EA2C90"/>
    <w:rsid w:val="00EA2F39"/>
    <w:rsid w:val="00EA3C58"/>
    <w:rsid w:val="00EA3D6B"/>
    <w:rsid w:val="00EA40D9"/>
    <w:rsid w:val="00EA433A"/>
    <w:rsid w:val="00EA4695"/>
    <w:rsid w:val="00EA477F"/>
    <w:rsid w:val="00EA4F92"/>
    <w:rsid w:val="00EA6096"/>
    <w:rsid w:val="00EA6E21"/>
    <w:rsid w:val="00EA7A41"/>
    <w:rsid w:val="00EB0282"/>
    <w:rsid w:val="00EB05A3"/>
    <w:rsid w:val="00EB077B"/>
    <w:rsid w:val="00EB15BC"/>
    <w:rsid w:val="00EB2360"/>
    <w:rsid w:val="00EB265D"/>
    <w:rsid w:val="00EB382B"/>
    <w:rsid w:val="00EB3EF9"/>
    <w:rsid w:val="00EB44BF"/>
    <w:rsid w:val="00EB4B56"/>
    <w:rsid w:val="00EB4EA2"/>
    <w:rsid w:val="00EB4F3F"/>
    <w:rsid w:val="00EB50BE"/>
    <w:rsid w:val="00EB5FC3"/>
    <w:rsid w:val="00EB62BB"/>
    <w:rsid w:val="00EB63AE"/>
    <w:rsid w:val="00EB79F1"/>
    <w:rsid w:val="00EC08EA"/>
    <w:rsid w:val="00EC17D1"/>
    <w:rsid w:val="00EC27C6"/>
    <w:rsid w:val="00EC29AF"/>
    <w:rsid w:val="00EC2D08"/>
    <w:rsid w:val="00EC3044"/>
    <w:rsid w:val="00EC3A20"/>
    <w:rsid w:val="00EC3D12"/>
    <w:rsid w:val="00EC4207"/>
    <w:rsid w:val="00EC556D"/>
    <w:rsid w:val="00EC5653"/>
    <w:rsid w:val="00EC5D0C"/>
    <w:rsid w:val="00EC61DD"/>
    <w:rsid w:val="00EC718A"/>
    <w:rsid w:val="00EC71CE"/>
    <w:rsid w:val="00ED0393"/>
    <w:rsid w:val="00ED03E9"/>
    <w:rsid w:val="00ED07F4"/>
    <w:rsid w:val="00ED0C6B"/>
    <w:rsid w:val="00ED1006"/>
    <w:rsid w:val="00ED1B25"/>
    <w:rsid w:val="00ED3C96"/>
    <w:rsid w:val="00ED5A72"/>
    <w:rsid w:val="00ED5E4A"/>
    <w:rsid w:val="00ED5E51"/>
    <w:rsid w:val="00ED5EF5"/>
    <w:rsid w:val="00ED6C6A"/>
    <w:rsid w:val="00ED6F03"/>
    <w:rsid w:val="00EE068B"/>
    <w:rsid w:val="00EE0F0F"/>
    <w:rsid w:val="00EE12F7"/>
    <w:rsid w:val="00EE1E1D"/>
    <w:rsid w:val="00EE2F1A"/>
    <w:rsid w:val="00EE32B4"/>
    <w:rsid w:val="00EE3A81"/>
    <w:rsid w:val="00EE4DC5"/>
    <w:rsid w:val="00EE614D"/>
    <w:rsid w:val="00EE6217"/>
    <w:rsid w:val="00EE654C"/>
    <w:rsid w:val="00EE7279"/>
    <w:rsid w:val="00EF1753"/>
    <w:rsid w:val="00EF18FE"/>
    <w:rsid w:val="00EF2322"/>
    <w:rsid w:val="00EF279B"/>
    <w:rsid w:val="00EF361B"/>
    <w:rsid w:val="00EF456C"/>
    <w:rsid w:val="00EF549A"/>
    <w:rsid w:val="00EF5787"/>
    <w:rsid w:val="00EF5788"/>
    <w:rsid w:val="00EF5D6A"/>
    <w:rsid w:val="00EF5E19"/>
    <w:rsid w:val="00EF60D0"/>
    <w:rsid w:val="00EF6589"/>
    <w:rsid w:val="00EF6CF7"/>
    <w:rsid w:val="00EF718B"/>
    <w:rsid w:val="00EF786B"/>
    <w:rsid w:val="00F004F5"/>
    <w:rsid w:val="00F00CAF"/>
    <w:rsid w:val="00F01E33"/>
    <w:rsid w:val="00F01F41"/>
    <w:rsid w:val="00F02CB8"/>
    <w:rsid w:val="00F0372C"/>
    <w:rsid w:val="00F0528D"/>
    <w:rsid w:val="00F05691"/>
    <w:rsid w:val="00F06A86"/>
    <w:rsid w:val="00F06C67"/>
    <w:rsid w:val="00F06DFD"/>
    <w:rsid w:val="00F06F1F"/>
    <w:rsid w:val="00F071D1"/>
    <w:rsid w:val="00F07533"/>
    <w:rsid w:val="00F101B7"/>
    <w:rsid w:val="00F10629"/>
    <w:rsid w:val="00F10C71"/>
    <w:rsid w:val="00F10EB7"/>
    <w:rsid w:val="00F11171"/>
    <w:rsid w:val="00F12E6B"/>
    <w:rsid w:val="00F1399D"/>
    <w:rsid w:val="00F13CE9"/>
    <w:rsid w:val="00F145BA"/>
    <w:rsid w:val="00F146CE"/>
    <w:rsid w:val="00F146FD"/>
    <w:rsid w:val="00F14CDC"/>
    <w:rsid w:val="00F15FA5"/>
    <w:rsid w:val="00F16537"/>
    <w:rsid w:val="00F16CDF"/>
    <w:rsid w:val="00F17B84"/>
    <w:rsid w:val="00F17BC6"/>
    <w:rsid w:val="00F17C33"/>
    <w:rsid w:val="00F206BA"/>
    <w:rsid w:val="00F209B7"/>
    <w:rsid w:val="00F228B7"/>
    <w:rsid w:val="00F22F71"/>
    <w:rsid w:val="00F2376F"/>
    <w:rsid w:val="00F243D8"/>
    <w:rsid w:val="00F250F8"/>
    <w:rsid w:val="00F255A0"/>
    <w:rsid w:val="00F26B33"/>
    <w:rsid w:val="00F271EE"/>
    <w:rsid w:val="00F272D4"/>
    <w:rsid w:val="00F30099"/>
    <w:rsid w:val="00F302A5"/>
    <w:rsid w:val="00F304D9"/>
    <w:rsid w:val="00F30828"/>
    <w:rsid w:val="00F313D6"/>
    <w:rsid w:val="00F313EB"/>
    <w:rsid w:val="00F315E1"/>
    <w:rsid w:val="00F321B2"/>
    <w:rsid w:val="00F325A3"/>
    <w:rsid w:val="00F32A01"/>
    <w:rsid w:val="00F334EA"/>
    <w:rsid w:val="00F3354D"/>
    <w:rsid w:val="00F33853"/>
    <w:rsid w:val="00F34498"/>
    <w:rsid w:val="00F34BDC"/>
    <w:rsid w:val="00F36473"/>
    <w:rsid w:val="00F37279"/>
    <w:rsid w:val="00F4040C"/>
    <w:rsid w:val="00F40962"/>
    <w:rsid w:val="00F40998"/>
    <w:rsid w:val="00F40AE2"/>
    <w:rsid w:val="00F40F0C"/>
    <w:rsid w:val="00F40FA1"/>
    <w:rsid w:val="00F4103D"/>
    <w:rsid w:val="00F41FB4"/>
    <w:rsid w:val="00F4214A"/>
    <w:rsid w:val="00F43092"/>
    <w:rsid w:val="00F4457F"/>
    <w:rsid w:val="00F455EA"/>
    <w:rsid w:val="00F4766C"/>
    <w:rsid w:val="00F47A2B"/>
    <w:rsid w:val="00F5060E"/>
    <w:rsid w:val="00F507D1"/>
    <w:rsid w:val="00F519CE"/>
    <w:rsid w:val="00F51ADA"/>
    <w:rsid w:val="00F51BBB"/>
    <w:rsid w:val="00F51BDE"/>
    <w:rsid w:val="00F53659"/>
    <w:rsid w:val="00F53E6B"/>
    <w:rsid w:val="00F54231"/>
    <w:rsid w:val="00F54328"/>
    <w:rsid w:val="00F54387"/>
    <w:rsid w:val="00F54686"/>
    <w:rsid w:val="00F54984"/>
    <w:rsid w:val="00F55434"/>
    <w:rsid w:val="00F55B1D"/>
    <w:rsid w:val="00F55DFE"/>
    <w:rsid w:val="00F56007"/>
    <w:rsid w:val="00F561DA"/>
    <w:rsid w:val="00F607C5"/>
    <w:rsid w:val="00F60DEA"/>
    <w:rsid w:val="00F61833"/>
    <w:rsid w:val="00F61C2C"/>
    <w:rsid w:val="00F6302A"/>
    <w:rsid w:val="00F634BA"/>
    <w:rsid w:val="00F638CA"/>
    <w:rsid w:val="00F63C58"/>
    <w:rsid w:val="00F63EE5"/>
    <w:rsid w:val="00F64C2B"/>
    <w:rsid w:val="00F651BE"/>
    <w:rsid w:val="00F65353"/>
    <w:rsid w:val="00F66D14"/>
    <w:rsid w:val="00F66FA3"/>
    <w:rsid w:val="00F6738F"/>
    <w:rsid w:val="00F67CF3"/>
    <w:rsid w:val="00F67F53"/>
    <w:rsid w:val="00F703BE"/>
    <w:rsid w:val="00F71F69"/>
    <w:rsid w:val="00F72AFA"/>
    <w:rsid w:val="00F72B72"/>
    <w:rsid w:val="00F72B7D"/>
    <w:rsid w:val="00F72DC6"/>
    <w:rsid w:val="00F72F9C"/>
    <w:rsid w:val="00F7367F"/>
    <w:rsid w:val="00F73C7B"/>
    <w:rsid w:val="00F7458F"/>
    <w:rsid w:val="00F74748"/>
    <w:rsid w:val="00F74BB9"/>
    <w:rsid w:val="00F75118"/>
    <w:rsid w:val="00F75496"/>
    <w:rsid w:val="00F75582"/>
    <w:rsid w:val="00F75B50"/>
    <w:rsid w:val="00F76EFA"/>
    <w:rsid w:val="00F770F6"/>
    <w:rsid w:val="00F771E9"/>
    <w:rsid w:val="00F77ED4"/>
    <w:rsid w:val="00F804BE"/>
    <w:rsid w:val="00F811BC"/>
    <w:rsid w:val="00F8159E"/>
    <w:rsid w:val="00F817CE"/>
    <w:rsid w:val="00F81F0B"/>
    <w:rsid w:val="00F829DB"/>
    <w:rsid w:val="00F83155"/>
    <w:rsid w:val="00F831BC"/>
    <w:rsid w:val="00F83DA2"/>
    <w:rsid w:val="00F8456C"/>
    <w:rsid w:val="00F859D8"/>
    <w:rsid w:val="00F866D8"/>
    <w:rsid w:val="00F868F5"/>
    <w:rsid w:val="00F86F2E"/>
    <w:rsid w:val="00F878CE"/>
    <w:rsid w:val="00F87C67"/>
    <w:rsid w:val="00F9056A"/>
    <w:rsid w:val="00F90AD9"/>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323"/>
    <w:rsid w:val="00FA03D9"/>
    <w:rsid w:val="00FA08D2"/>
    <w:rsid w:val="00FA0C12"/>
    <w:rsid w:val="00FA1C4C"/>
    <w:rsid w:val="00FA2298"/>
    <w:rsid w:val="00FA2BB3"/>
    <w:rsid w:val="00FA3854"/>
    <w:rsid w:val="00FA3964"/>
    <w:rsid w:val="00FA3EE7"/>
    <w:rsid w:val="00FA446D"/>
    <w:rsid w:val="00FA50EC"/>
    <w:rsid w:val="00FA5879"/>
    <w:rsid w:val="00FA59D9"/>
    <w:rsid w:val="00FA6713"/>
    <w:rsid w:val="00FA6993"/>
    <w:rsid w:val="00FA6C87"/>
    <w:rsid w:val="00FA6D5D"/>
    <w:rsid w:val="00FA7C63"/>
    <w:rsid w:val="00FB021A"/>
    <w:rsid w:val="00FB108F"/>
    <w:rsid w:val="00FB297C"/>
    <w:rsid w:val="00FB2A10"/>
    <w:rsid w:val="00FB4998"/>
    <w:rsid w:val="00FB4C80"/>
    <w:rsid w:val="00FB6318"/>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BE3"/>
    <w:rsid w:val="00FD1E41"/>
    <w:rsid w:val="00FD1EC8"/>
    <w:rsid w:val="00FD1EE3"/>
    <w:rsid w:val="00FD2555"/>
    <w:rsid w:val="00FD2DEA"/>
    <w:rsid w:val="00FD31F2"/>
    <w:rsid w:val="00FD442E"/>
    <w:rsid w:val="00FD47ED"/>
    <w:rsid w:val="00FD4C23"/>
    <w:rsid w:val="00FD5A3D"/>
    <w:rsid w:val="00FD5C12"/>
    <w:rsid w:val="00FD6E2B"/>
    <w:rsid w:val="00FD74DB"/>
    <w:rsid w:val="00FD7660"/>
    <w:rsid w:val="00FE0542"/>
    <w:rsid w:val="00FE0655"/>
    <w:rsid w:val="00FE087C"/>
    <w:rsid w:val="00FE08D3"/>
    <w:rsid w:val="00FE0ADA"/>
    <w:rsid w:val="00FE2365"/>
    <w:rsid w:val="00FE2462"/>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45A5"/>
    <w:rsid w:val="00FF4AC4"/>
    <w:rsid w:val="00FF519D"/>
    <w:rsid w:val="00FF52B5"/>
    <w:rsid w:val="00FF5C91"/>
    <w:rsid w:val="00FF6561"/>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6EB73-26C4-4192-BE52-F61E3D19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124</TotalTime>
  <Pages>6</Pages>
  <Words>2704</Words>
  <Characters>15419</Characters>
  <Application>Microsoft Office Word</Application>
  <DocSecurity>0</DocSecurity>
  <Lines>128</Lines>
  <Paragraphs>36</Paragraphs>
  <ScaleCrop>false</ScaleCrop>
  <Company>Microsoft</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RAN2#122</cp:lastModifiedBy>
  <cp:revision>69</cp:revision>
  <cp:lastPrinted>2022-09-28T10:04:00Z</cp:lastPrinted>
  <dcterms:created xsi:type="dcterms:W3CDTF">2023-08-10T05:11:00Z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